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518AD" w14:textId="77777777" w:rsidR="0062343C" w:rsidRDefault="0062343C">
      <w:pPr>
        <w:pStyle w:val="Enttegche"/>
      </w:pPr>
      <w:bookmarkStart w:id="0" w:name="_Toc526222885"/>
      <w:bookmarkStart w:id="1" w:name="_Toc526222884"/>
      <w:bookmarkEnd w:id="0"/>
      <w:bookmarkEnd w:id="1"/>
    </w:p>
    <w:p w14:paraId="10C09D09" w14:textId="77777777" w:rsidR="0062343C" w:rsidRDefault="0062343C">
      <w:pPr>
        <w:pStyle w:val="TitreN5"/>
        <w:tabs>
          <w:tab w:val="right" w:leader="dot" w:pos="10417"/>
        </w:tabs>
        <w:spacing w:before="0" w:after="0"/>
        <w:outlineLvl w:val="9"/>
        <w:rPr>
          <w:b/>
          <w:i w:val="0"/>
          <w:color w:val="0000FF"/>
          <w:sz w:val="20"/>
          <w:szCs w:val="24"/>
        </w:rPr>
      </w:pPr>
    </w:p>
    <w:tbl>
      <w:tblPr>
        <w:tblW w:w="9628" w:type="dxa"/>
        <w:tblCellMar>
          <w:left w:w="10" w:type="dxa"/>
          <w:right w:w="10" w:type="dxa"/>
        </w:tblCellMar>
        <w:tblLook w:val="0000" w:firstRow="0" w:lastRow="0" w:firstColumn="0" w:lastColumn="0" w:noHBand="0" w:noVBand="0"/>
      </w:tblPr>
      <w:tblGrid>
        <w:gridCol w:w="3566"/>
        <w:gridCol w:w="3066"/>
        <w:gridCol w:w="2996"/>
      </w:tblGrid>
      <w:tr w:rsidR="00013796" w14:paraId="6AE944D4" w14:textId="77777777" w:rsidTr="009567E3">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55233B" w14:textId="77777777" w:rsidR="00013796" w:rsidRDefault="00013796" w:rsidP="009567E3">
            <w:pPr>
              <w:pStyle w:val="RedaliaNormal"/>
              <w:jc w:val="center"/>
            </w:pPr>
            <w:r>
              <w:rPr>
                <w:rFonts w:ascii="Calibri" w:hAnsi="Calibri" w:cs="Calibri"/>
                <w:noProof/>
                <w:szCs w:val="22"/>
              </w:rPr>
              <w:drawing>
                <wp:inline distT="0" distB="0" distL="0" distR="0" wp14:anchorId="2D810EC4" wp14:editId="4B203079">
                  <wp:extent cx="1338581" cy="511807"/>
                  <wp:effectExtent l="0" t="0" r="0" b="2543"/>
                  <wp:docPr id="1" name="Imag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338581" cy="511807"/>
                          </a:xfrm>
                          <a:prstGeom prst="rect">
                            <a:avLst/>
                          </a:prstGeom>
                          <a:noFill/>
                          <a:ln>
                            <a:noFill/>
                            <a:prstDash/>
                          </a:ln>
                        </pic:spPr>
                      </pic:pic>
                    </a:graphicData>
                  </a:graphic>
                </wp:inline>
              </w:drawing>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57AC9" w14:textId="77777777" w:rsidR="00013796" w:rsidRDefault="00013796" w:rsidP="009567E3">
            <w:pPr>
              <w:pStyle w:val="RedaliaNormal"/>
              <w:jc w:val="center"/>
            </w:pPr>
            <w:r>
              <w:rPr>
                <w:noProof/>
                <w:color w:val="000000"/>
              </w:rPr>
              <w:drawing>
                <wp:inline distT="0" distB="0" distL="0" distR="0" wp14:anchorId="2CF05F6F" wp14:editId="1C89F81F">
                  <wp:extent cx="1806570" cy="351157"/>
                  <wp:effectExtent l="0" t="0" r="3180" b="0"/>
                  <wp:docPr id="2" name="Image 4" descr="Hom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06570" cy="351157"/>
                          </a:xfrm>
                          <a:prstGeom prst="rect">
                            <a:avLst/>
                          </a:prstGeom>
                          <a:noFill/>
                          <a:ln>
                            <a:noFill/>
                            <a:prstDash/>
                          </a:ln>
                        </pic:spPr>
                      </pic:pic>
                    </a:graphicData>
                  </a:graphic>
                </wp:inline>
              </w:drawing>
            </w:r>
          </w:p>
        </w:tc>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B41728" w14:textId="77777777" w:rsidR="00013796" w:rsidRDefault="00013796" w:rsidP="009567E3">
            <w:pPr>
              <w:pStyle w:val="RedaliaNormal"/>
              <w:jc w:val="center"/>
            </w:pPr>
            <w:r>
              <w:rPr>
                <w:noProof/>
              </w:rPr>
              <w:drawing>
                <wp:inline distT="0" distB="0" distL="0" distR="0" wp14:anchorId="74008C15" wp14:editId="540B0521">
                  <wp:extent cx="1765459" cy="901744"/>
                  <wp:effectExtent l="0" t="0" r="0" b="0"/>
                  <wp:docPr id="4" name="Image 1" descr="Logo Expertise France - Fond transpar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65459" cy="901744"/>
                          </a:xfrm>
                          <a:prstGeom prst="rect">
                            <a:avLst/>
                          </a:prstGeom>
                          <a:noFill/>
                          <a:ln>
                            <a:noFill/>
                            <a:prstDash/>
                          </a:ln>
                        </pic:spPr>
                      </pic:pic>
                    </a:graphicData>
                  </a:graphic>
                </wp:inline>
              </w:drawing>
            </w:r>
          </w:p>
        </w:tc>
      </w:tr>
    </w:tbl>
    <w:p w14:paraId="1202570E" w14:textId="77777777" w:rsidR="0062343C" w:rsidRDefault="0062343C">
      <w:pPr>
        <w:pStyle w:val="RedaliaTitredocument"/>
        <w:tabs>
          <w:tab w:val="clear" w:pos="8505"/>
        </w:tabs>
      </w:pPr>
    </w:p>
    <w:p w14:paraId="7ED2660F" w14:textId="77777777" w:rsidR="0062343C" w:rsidRDefault="0062343C">
      <w:pPr>
        <w:pStyle w:val="RedaliaTitredocument"/>
        <w:tabs>
          <w:tab w:val="clear" w:pos="8505"/>
        </w:tabs>
      </w:pPr>
    </w:p>
    <w:p w14:paraId="68A25392" w14:textId="77777777" w:rsidR="0062343C" w:rsidRDefault="00D8568D">
      <w:pPr>
        <w:pStyle w:val="RedaliaTitredocument"/>
        <w:pBdr>
          <w:top w:val="single" w:sz="4" w:space="1" w:color="000000"/>
          <w:left w:val="single" w:sz="4" w:space="4" w:color="000000"/>
          <w:bottom w:val="single" w:sz="4" w:space="1" w:color="000000"/>
          <w:right w:val="single" w:sz="4" w:space="4" w:color="000000"/>
        </w:pBdr>
        <w:tabs>
          <w:tab w:val="clear" w:pos="8505"/>
        </w:tabs>
      </w:pPr>
      <w:r>
        <w:t>MARCHE DE SERVICES</w:t>
      </w:r>
    </w:p>
    <w:p w14:paraId="366CE746" w14:textId="77777777" w:rsidR="0062343C" w:rsidRDefault="0062343C">
      <w:pPr>
        <w:pStyle w:val="RedaliaTitredocument"/>
        <w:jc w:val="left"/>
      </w:pPr>
    </w:p>
    <w:p w14:paraId="0AF13D1A" w14:textId="77777777" w:rsidR="0062343C" w:rsidRDefault="0062343C">
      <w:pPr>
        <w:pStyle w:val="RedaliaNormal"/>
      </w:pPr>
    </w:p>
    <w:p w14:paraId="63C1CBA9" w14:textId="77777777" w:rsidR="0062343C" w:rsidRDefault="00D8568D">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Agence Française de Développement</w:t>
      </w:r>
    </w:p>
    <w:p w14:paraId="1CAEFB99" w14:textId="77777777" w:rsidR="0062343C" w:rsidRPr="00997169" w:rsidRDefault="00D8568D">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rsidRPr="00997169">
        <w:t>5 Rue Roland BARTHES</w:t>
      </w:r>
    </w:p>
    <w:p w14:paraId="7FF6D0F4" w14:textId="77777777" w:rsidR="0062343C" w:rsidRPr="00997169" w:rsidRDefault="00D8568D">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rsidRPr="00997169">
        <w:t>75012 PARIS</w:t>
      </w:r>
    </w:p>
    <w:p w14:paraId="3ABB1F92" w14:textId="77777777" w:rsidR="0062343C" w:rsidRPr="00997169" w:rsidRDefault="0062343C">
      <w:pPr>
        <w:pStyle w:val="RedaliaNormal"/>
      </w:pPr>
    </w:p>
    <w:p w14:paraId="37B6F27D" w14:textId="77777777" w:rsidR="0062343C" w:rsidRPr="00997169" w:rsidRDefault="0062343C">
      <w:pPr>
        <w:pStyle w:val="RedaliaNormal"/>
      </w:pPr>
    </w:p>
    <w:p w14:paraId="00818612" w14:textId="77777777" w:rsidR="00013796" w:rsidRPr="00997169" w:rsidRDefault="00013796" w:rsidP="00013796">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r w:rsidRPr="00997169">
        <w:rPr>
          <w:b/>
        </w:rPr>
        <w:t>SGN-2024-0004</w:t>
      </w:r>
    </w:p>
    <w:p w14:paraId="04012028" w14:textId="77777777" w:rsidR="00013796" w:rsidRPr="00997169" w:rsidRDefault="00013796">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p>
    <w:p w14:paraId="3A3B5A2D" w14:textId="77777777" w:rsidR="0062343C" w:rsidRDefault="00D8568D">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r>
        <w:rPr>
          <w:b/>
          <w:bCs/>
        </w:rPr>
        <w:t>Solution de paiement des prestations de voyages par carte logée</w:t>
      </w:r>
    </w:p>
    <w:p w14:paraId="11FF45CD" w14:textId="77777777" w:rsidR="0062343C" w:rsidRDefault="0062343C">
      <w:pPr>
        <w:pStyle w:val="RedaliaNormal"/>
      </w:pPr>
    </w:p>
    <w:p w14:paraId="09258EB6" w14:textId="77777777" w:rsidR="0062343C" w:rsidRDefault="0062343C">
      <w:pPr>
        <w:pStyle w:val="RedaliaNormal"/>
      </w:pPr>
    </w:p>
    <w:p w14:paraId="00E0894E" w14:textId="77777777" w:rsidR="0062343C" w:rsidRDefault="0062343C">
      <w:pPr>
        <w:pStyle w:val="RedaliaNormal"/>
      </w:pPr>
    </w:p>
    <w:p w14:paraId="410016C1" w14:textId="77777777" w:rsidR="0062343C" w:rsidRDefault="00D8568D">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Acte d’Engagement</w:t>
      </w:r>
    </w:p>
    <w:p w14:paraId="3B75C467" w14:textId="77777777" w:rsidR="0062343C" w:rsidRDefault="0062343C">
      <w:pPr>
        <w:pStyle w:val="RdaliaTitreparagraphe"/>
      </w:pPr>
    </w:p>
    <w:p w14:paraId="2FFC8400" w14:textId="77777777" w:rsidR="00013796" w:rsidRDefault="00013796">
      <w:pPr>
        <w:widowControl/>
        <w:suppressAutoHyphens w:val="0"/>
        <w:rPr>
          <w:sz w:val="32"/>
        </w:rPr>
      </w:pPr>
      <w:r>
        <w:br w:type="page"/>
      </w:r>
    </w:p>
    <w:p w14:paraId="0560D303" w14:textId="77777777" w:rsidR="0062343C" w:rsidRDefault="00D8568D">
      <w:pPr>
        <w:pStyle w:val="RdaliaTitreparagraphe"/>
      </w:pPr>
      <w:r>
        <w:lastRenderedPageBreak/>
        <w:t>Groupement de commandes</w:t>
      </w:r>
    </w:p>
    <w:p w14:paraId="6E8BD9DA" w14:textId="77777777" w:rsidR="00013796" w:rsidRDefault="00013796" w:rsidP="00013796">
      <w:pPr>
        <w:pStyle w:val="Redaliapuces"/>
        <w:numPr>
          <w:ilvl w:val="0"/>
          <w:numId w:val="0"/>
        </w:numPr>
        <w:ind w:left="227" w:hanging="227"/>
      </w:pPr>
      <w:r>
        <w:t>Le coordonnateur du groupement de commandes est l’Agence Française de Développement.</w:t>
      </w:r>
    </w:p>
    <w:p w14:paraId="06317024" w14:textId="77777777" w:rsidR="00013796" w:rsidRDefault="00013796" w:rsidP="00013796">
      <w:pPr>
        <w:pStyle w:val="RedaliaNormal"/>
      </w:pPr>
    </w:p>
    <w:p w14:paraId="31A7D6F1" w14:textId="754656AA" w:rsidR="00013796" w:rsidRDefault="00013796" w:rsidP="00013796">
      <w:pPr>
        <w:pStyle w:val="RedaliaNormal"/>
      </w:pPr>
      <w:r>
        <w:t>Les membres du groupement de commandes sont les suivants : AFD</w:t>
      </w:r>
      <w:r w:rsidR="00997169">
        <w:t xml:space="preserve"> son réseau e</w:t>
      </w:r>
      <w:r w:rsidR="00997169" w:rsidRPr="00997169">
        <w:t>t</w:t>
      </w:r>
      <w:r w:rsidR="00997169">
        <w:t xml:space="preserve"> ses filiales,</w:t>
      </w:r>
      <w:r>
        <w:t xml:space="preserve"> PROPARCO, et EXPERTISE FRANCE,</w:t>
      </w:r>
    </w:p>
    <w:p w14:paraId="0EEDA86E" w14:textId="77777777" w:rsidR="00013796" w:rsidRDefault="00013796" w:rsidP="00013796">
      <w:pPr>
        <w:pStyle w:val="RedaliaNormal"/>
        <w:numPr>
          <w:ilvl w:val="0"/>
          <w:numId w:val="19"/>
        </w:numPr>
      </w:pPr>
      <w:r>
        <w:t>Pour PROPARCO, l’AFD a un mandat de gestion pour les prestations objet du présent accord-cadre ;</w:t>
      </w:r>
    </w:p>
    <w:p w14:paraId="4E63455F" w14:textId="77777777" w:rsidR="00013796" w:rsidRDefault="00013796" w:rsidP="00013796">
      <w:pPr>
        <w:pStyle w:val="RedaliaNormal"/>
        <w:numPr>
          <w:ilvl w:val="0"/>
          <w:numId w:val="19"/>
        </w:numPr>
      </w:pPr>
      <w:r>
        <w:t>Pour EXPERTISE FRANCE : une annexe à la Convention constitutive du groupement de commandes permanent a été établie pour ce contrat</w:t>
      </w:r>
    </w:p>
    <w:p w14:paraId="51693D4E" w14:textId="77777777" w:rsidR="00013796" w:rsidRDefault="00013796" w:rsidP="00013796">
      <w:pPr>
        <w:pStyle w:val="RedaliaNormal"/>
      </w:pPr>
    </w:p>
    <w:p w14:paraId="4D61B379" w14:textId="77777777" w:rsidR="00013796" w:rsidRDefault="00013796" w:rsidP="00013796">
      <w:pPr>
        <w:pStyle w:val="Redaliapuces"/>
        <w:numPr>
          <w:ilvl w:val="0"/>
          <w:numId w:val="0"/>
        </w:numPr>
        <w:ind w:left="227" w:hanging="227"/>
      </w:pPr>
      <w:r w:rsidRPr="008627D1">
        <w:rPr>
          <w:u w:val="single"/>
        </w:rPr>
        <w:t>Rôle du coordonnateur du groupement de commandes</w:t>
      </w:r>
      <w:r>
        <w:t> :</w:t>
      </w:r>
    </w:p>
    <w:p w14:paraId="382F1681" w14:textId="77777777" w:rsidR="00013796" w:rsidRDefault="00013796" w:rsidP="00013796">
      <w:pPr>
        <w:pStyle w:val="RedaliaNormal"/>
      </w:pPr>
      <w:r>
        <w:t>Le coordonnateur du groupement de commandes est chargé de signer l'accord-cadre, de le notifier et de l'exécuter au nom de l'ensemble des membres du groupement.</w:t>
      </w:r>
    </w:p>
    <w:p w14:paraId="017F1BC6" w14:textId="77777777" w:rsidR="0062343C" w:rsidRDefault="00D8568D">
      <w:pPr>
        <w:pStyle w:val="RdaliaTitreparagraphe"/>
      </w:pPr>
      <w:r>
        <w:t>Procédure de passation</w:t>
      </w:r>
    </w:p>
    <w:p w14:paraId="0BA8E655" w14:textId="0C65A8F0" w:rsidR="00EA7759" w:rsidRDefault="00EA7759" w:rsidP="00EA7759">
      <w:pPr>
        <w:pStyle w:val="RedaliaNormal"/>
        <w:rPr>
          <w:szCs w:val="18"/>
        </w:rPr>
      </w:pPr>
      <w:r w:rsidRPr="00971AC9">
        <w:rPr>
          <w:szCs w:val="18"/>
        </w:rPr>
        <w:t>Appel d'offres ouvert passé en application des articles R. 2124-1, R. 2124-2 1° et R. 2161-2 à R. 2161-5 du Code de la commande publique.</w:t>
      </w:r>
    </w:p>
    <w:p w14:paraId="330EB091" w14:textId="77777777" w:rsidR="00EA7759" w:rsidRPr="00971AC9" w:rsidRDefault="00EA7759" w:rsidP="00EA7759">
      <w:pPr>
        <w:pStyle w:val="RedaliaNormal"/>
        <w:rPr>
          <w:szCs w:val="18"/>
        </w:rPr>
      </w:pPr>
    </w:p>
    <w:p w14:paraId="1792F8CA" w14:textId="77777777" w:rsidR="00013796" w:rsidRDefault="00013796" w:rsidP="00EA7759">
      <w:pPr>
        <w:pStyle w:val="RedaliaNormal"/>
      </w:pPr>
      <w:r>
        <w:t>Personne habilitée à donner les renseignements relatifs aux nantissements et cessions de créances</w:t>
      </w:r>
    </w:p>
    <w:p w14:paraId="7C5F266F" w14:textId="77777777" w:rsidR="00013796" w:rsidRDefault="00013796" w:rsidP="00013796">
      <w:pPr>
        <w:pStyle w:val="RedaliaNormal"/>
      </w:pPr>
      <w:r>
        <w:t>Responsable du Département des Achats Groupe</w:t>
      </w:r>
    </w:p>
    <w:p w14:paraId="69527458" w14:textId="77777777" w:rsidR="0062343C" w:rsidRDefault="0062343C">
      <w:pPr>
        <w:pStyle w:val="TitreN5"/>
        <w:tabs>
          <w:tab w:val="right" w:leader="dot" w:pos="10417"/>
        </w:tabs>
        <w:spacing w:before="0" w:after="0"/>
        <w:outlineLvl w:val="9"/>
        <w:rPr>
          <w:b/>
          <w:i w:val="0"/>
          <w:color w:val="0000FF"/>
          <w:sz w:val="20"/>
          <w:szCs w:val="24"/>
        </w:rPr>
      </w:pPr>
    </w:p>
    <w:p w14:paraId="1B465646" w14:textId="77777777" w:rsidR="0062343C" w:rsidRDefault="0062343C">
      <w:pPr>
        <w:pStyle w:val="RedaliaNormal"/>
      </w:pPr>
    </w:p>
    <w:p w14:paraId="74686A08" w14:textId="77777777" w:rsidR="0062343C" w:rsidRDefault="0062343C">
      <w:pPr>
        <w:pStyle w:val="RedaliaNormal"/>
        <w:pageBreakBefore/>
      </w:pPr>
    </w:p>
    <w:p w14:paraId="64B8B45B" w14:textId="77777777" w:rsidR="0062343C" w:rsidRDefault="00D8568D">
      <w:pPr>
        <w:pStyle w:val="RdaliaTitredossier"/>
      </w:pPr>
      <w:r>
        <w:t>Sommaire</w:t>
      </w:r>
    </w:p>
    <w:p w14:paraId="6AF5DBC2" w14:textId="59A1EC8B" w:rsidR="0049245D" w:rsidRDefault="00D8568D">
      <w:pPr>
        <w:pStyle w:val="TM1"/>
        <w:tabs>
          <w:tab w:val="left" w:pos="601"/>
        </w:tabs>
        <w:rPr>
          <w:rFonts w:asciiTheme="minorHAnsi" w:eastAsiaTheme="minorEastAsia" w:hAnsiTheme="minorHAnsi" w:cstheme="minorBidi"/>
          <w:b w:val="0"/>
          <w:noProof/>
          <w:kern w:val="0"/>
          <w:sz w:val="22"/>
          <w:szCs w:val="22"/>
        </w:rPr>
      </w:pPr>
      <w:r>
        <w:rPr>
          <w:b w:val="0"/>
          <w:kern w:val="0"/>
          <w:sz w:val="48"/>
        </w:rPr>
        <w:fldChar w:fldCharType="begin"/>
      </w:r>
      <w:r>
        <w:instrText xml:space="preserve"> TOC \o "1-3" \u \h </w:instrText>
      </w:r>
      <w:r>
        <w:rPr>
          <w:b w:val="0"/>
          <w:kern w:val="0"/>
          <w:sz w:val="48"/>
        </w:rPr>
        <w:fldChar w:fldCharType="separate"/>
      </w:r>
      <w:hyperlink w:anchor="_Toc159948480" w:history="1">
        <w:r w:rsidR="0049245D" w:rsidRPr="005B05E2">
          <w:rPr>
            <w:rStyle w:val="Lienhypertexte"/>
            <w:noProof/>
          </w:rPr>
          <w:t>1.</w:t>
        </w:r>
        <w:r w:rsidR="0049245D">
          <w:rPr>
            <w:rFonts w:asciiTheme="minorHAnsi" w:eastAsiaTheme="minorEastAsia" w:hAnsiTheme="minorHAnsi" w:cstheme="minorBidi"/>
            <w:b w:val="0"/>
            <w:noProof/>
            <w:kern w:val="0"/>
            <w:sz w:val="22"/>
            <w:szCs w:val="22"/>
          </w:rPr>
          <w:tab/>
        </w:r>
        <w:r w:rsidR="0049245D" w:rsidRPr="005B05E2">
          <w:rPr>
            <w:rStyle w:val="Lienhypertexte"/>
            <w:noProof/>
          </w:rPr>
          <w:t>Contractant</w:t>
        </w:r>
        <w:r w:rsidR="0049245D">
          <w:rPr>
            <w:noProof/>
          </w:rPr>
          <w:tab/>
        </w:r>
        <w:r w:rsidR="0049245D">
          <w:rPr>
            <w:noProof/>
          </w:rPr>
          <w:fldChar w:fldCharType="begin"/>
        </w:r>
        <w:r w:rsidR="0049245D">
          <w:rPr>
            <w:noProof/>
          </w:rPr>
          <w:instrText xml:space="preserve"> PAGEREF _Toc159948480 \h </w:instrText>
        </w:r>
        <w:r w:rsidR="0049245D">
          <w:rPr>
            <w:noProof/>
          </w:rPr>
        </w:r>
        <w:r w:rsidR="0049245D">
          <w:rPr>
            <w:noProof/>
          </w:rPr>
          <w:fldChar w:fldCharType="separate"/>
        </w:r>
        <w:r w:rsidR="0049245D">
          <w:rPr>
            <w:noProof/>
          </w:rPr>
          <w:t>4</w:t>
        </w:r>
        <w:r w:rsidR="0049245D">
          <w:rPr>
            <w:noProof/>
          </w:rPr>
          <w:fldChar w:fldCharType="end"/>
        </w:r>
      </w:hyperlink>
    </w:p>
    <w:p w14:paraId="74FCA127" w14:textId="17855CBB" w:rsidR="0049245D" w:rsidRDefault="00147D3E">
      <w:pPr>
        <w:pStyle w:val="TM1"/>
        <w:tabs>
          <w:tab w:val="left" w:pos="601"/>
        </w:tabs>
        <w:rPr>
          <w:rFonts w:asciiTheme="minorHAnsi" w:eastAsiaTheme="minorEastAsia" w:hAnsiTheme="minorHAnsi" w:cstheme="minorBidi"/>
          <w:b w:val="0"/>
          <w:noProof/>
          <w:kern w:val="0"/>
          <w:sz w:val="22"/>
          <w:szCs w:val="22"/>
        </w:rPr>
      </w:pPr>
      <w:hyperlink w:anchor="_Toc159948481" w:history="1">
        <w:r w:rsidR="0049245D" w:rsidRPr="005B05E2">
          <w:rPr>
            <w:rStyle w:val="Lienhypertexte"/>
            <w:noProof/>
          </w:rPr>
          <w:t>2.</w:t>
        </w:r>
        <w:r w:rsidR="0049245D">
          <w:rPr>
            <w:rFonts w:asciiTheme="minorHAnsi" w:eastAsiaTheme="minorEastAsia" w:hAnsiTheme="minorHAnsi" w:cstheme="minorBidi"/>
            <w:b w:val="0"/>
            <w:noProof/>
            <w:kern w:val="0"/>
            <w:sz w:val="22"/>
            <w:szCs w:val="22"/>
          </w:rPr>
          <w:tab/>
        </w:r>
        <w:r w:rsidR="0049245D" w:rsidRPr="005B05E2">
          <w:rPr>
            <w:rStyle w:val="Lienhypertexte"/>
            <w:noProof/>
          </w:rPr>
          <w:t>Objet du marché</w:t>
        </w:r>
        <w:r w:rsidR="0049245D">
          <w:rPr>
            <w:noProof/>
          </w:rPr>
          <w:tab/>
        </w:r>
        <w:r w:rsidR="0049245D">
          <w:rPr>
            <w:noProof/>
          </w:rPr>
          <w:fldChar w:fldCharType="begin"/>
        </w:r>
        <w:r w:rsidR="0049245D">
          <w:rPr>
            <w:noProof/>
          </w:rPr>
          <w:instrText xml:space="preserve"> PAGEREF _Toc159948481 \h </w:instrText>
        </w:r>
        <w:r w:rsidR="0049245D">
          <w:rPr>
            <w:noProof/>
          </w:rPr>
        </w:r>
        <w:r w:rsidR="0049245D">
          <w:rPr>
            <w:noProof/>
          </w:rPr>
          <w:fldChar w:fldCharType="separate"/>
        </w:r>
        <w:r w:rsidR="0049245D">
          <w:rPr>
            <w:noProof/>
          </w:rPr>
          <w:t>5</w:t>
        </w:r>
        <w:r w:rsidR="0049245D">
          <w:rPr>
            <w:noProof/>
          </w:rPr>
          <w:fldChar w:fldCharType="end"/>
        </w:r>
      </w:hyperlink>
    </w:p>
    <w:p w14:paraId="1ABF42CA" w14:textId="68DC8EB9" w:rsidR="0049245D" w:rsidRDefault="00147D3E">
      <w:pPr>
        <w:pStyle w:val="TM1"/>
        <w:tabs>
          <w:tab w:val="left" w:pos="601"/>
        </w:tabs>
        <w:rPr>
          <w:rFonts w:asciiTheme="minorHAnsi" w:eastAsiaTheme="minorEastAsia" w:hAnsiTheme="minorHAnsi" w:cstheme="minorBidi"/>
          <w:b w:val="0"/>
          <w:noProof/>
          <w:kern w:val="0"/>
          <w:sz w:val="22"/>
          <w:szCs w:val="22"/>
        </w:rPr>
      </w:pPr>
      <w:hyperlink w:anchor="_Toc159948482" w:history="1">
        <w:r w:rsidR="0049245D" w:rsidRPr="005B05E2">
          <w:rPr>
            <w:rStyle w:val="Lienhypertexte"/>
            <w:noProof/>
          </w:rPr>
          <w:t>3.</w:t>
        </w:r>
        <w:r w:rsidR="0049245D">
          <w:rPr>
            <w:rFonts w:asciiTheme="minorHAnsi" w:eastAsiaTheme="minorEastAsia" w:hAnsiTheme="minorHAnsi" w:cstheme="minorBidi"/>
            <w:b w:val="0"/>
            <w:noProof/>
            <w:kern w:val="0"/>
            <w:sz w:val="22"/>
            <w:szCs w:val="22"/>
          </w:rPr>
          <w:tab/>
        </w:r>
        <w:r w:rsidR="0049245D" w:rsidRPr="005B05E2">
          <w:rPr>
            <w:rStyle w:val="Lienhypertexte"/>
            <w:noProof/>
          </w:rPr>
          <w:t>Durée du marché et Reconduction</w:t>
        </w:r>
        <w:r w:rsidR="0049245D">
          <w:rPr>
            <w:noProof/>
          </w:rPr>
          <w:tab/>
        </w:r>
        <w:r w:rsidR="0049245D">
          <w:rPr>
            <w:noProof/>
          </w:rPr>
          <w:fldChar w:fldCharType="begin"/>
        </w:r>
        <w:r w:rsidR="0049245D">
          <w:rPr>
            <w:noProof/>
          </w:rPr>
          <w:instrText xml:space="preserve"> PAGEREF _Toc159948482 \h </w:instrText>
        </w:r>
        <w:r w:rsidR="0049245D">
          <w:rPr>
            <w:noProof/>
          </w:rPr>
        </w:r>
        <w:r w:rsidR="0049245D">
          <w:rPr>
            <w:noProof/>
          </w:rPr>
          <w:fldChar w:fldCharType="separate"/>
        </w:r>
        <w:r w:rsidR="0049245D">
          <w:rPr>
            <w:noProof/>
          </w:rPr>
          <w:t>5</w:t>
        </w:r>
        <w:r w:rsidR="0049245D">
          <w:rPr>
            <w:noProof/>
          </w:rPr>
          <w:fldChar w:fldCharType="end"/>
        </w:r>
      </w:hyperlink>
    </w:p>
    <w:p w14:paraId="36720F55" w14:textId="575782C8" w:rsidR="0049245D" w:rsidRDefault="00147D3E">
      <w:pPr>
        <w:pStyle w:val="TM1"/>
        <w:tabs>
          <w:tab w:val="left" w:pos="601"/>
        </w:tabs>
        <w:rPr>
          <w:rFonts w:asciiTheme="minorHAnsi" w:eastAsiaTheme="minorEastAsia" w:hAnsiTheme="minorHAnsi" w:cstheme="minorBidi"/>
          <w:b w:val="0"/>
          <w:noProof/>
          <w:kern w:val="0"/>
          <w:sz w:val="22"/>
          <w:szCs w:val="22"/>
        </w:rPr>
      </w:pPr>
      <w:hyperlink w:anchor="_Toc159948483" w:history="1">
        <w:r w:rsidR="0049245D" w:rsidRPr="005B05E2">
          <w:rPr>
            <w:rStyle w:val="Lienhypertexte"/>
            <w:noProof/>
          </w:rPr>
          <w:t>4.</w:t>
        </w:r>
        <w:r w:rsidR="0049245D">
          <w:rPr>
            <w:rFonts w:asciiTheme="minorHAnsi" w:eastAsiaTheme="minorEastAsia" w:hAnsiTheme="minorHAnsi" w:cstheme="minorBidi"/>
            <w:b w:val="0"/>
            <w:noProof/>
            <w:kern w:val="0"/>
            <w:sz w:val="22"/>
            <w:szCs w:val="22"/>
          </w:rPr>
          <w:tab/>
        </w:r>
        <w:r w:rsidR="0049245D" w:rsidRPr="005B05E2">
          <w:rPr>
            <w:rStyle w:val="Lienhypertexte"/>
            <w:noProof/>
          </w:rPr>
          <w:t>Prix</w:t>
        </w:r>
        <w:r w:rsidR="0049245D">
          <w:rPr>
            <w:noProof/>
          </w:rPr>
          <w:tab/>
        </w:r>
        <w:r w:rsidR="0049245D">
          <w:rPr>
            <w:noProof/>
          </w:rPr>
          <w:fldChar w:fldCharType="begin"/>
        </w:r>
        <w:r w:rsidR="0049245D">
          <w:rPr>
            <w:noProof/>
          </w:rPr>
          <w:instrText xml:space="preserve"> PAGEREF _Toc159948483 \h </w:instrText>
        </w:r>
        <w:r w:rsidR="0049245D">
          <w:rPr>
            <w:noProof/>
          </w:rPr>
        </w:r>
        <w:r w:rsidR="0049245D">
          <w:rPr>
            <w:noProof/>
          </w:rPr>
          <w:fldChar w:fldCharType="separate"/>
        </w:r>
        <w:r w:rsidR="0049245D">
          <w:rPr>
            <w:noProof/>
          </w:rPr>
          <w:t>5</w:t>
        </w:r>
        <w:r w:rsidR="0049245D">
          <w:rPr>
            <w:noProof/>
          </w:rPr>
          <w:fldChar w:fldCharType="end"/>
        </w:r>
      </w:hyperlink>
    </w:p>
    <w:p w14:paraId="50C30273" w14:textId="20AA1845" w:rsidR="0049245D" w:rsidRDefault="00147D3E">
      <w:pPr>
        <w:pStyle w:val="TM1"/>
        <w:tabs>
          <w:tab w:val="left" w:pos="601"/>
        </w:tabs>
        <w:rPr>
          <w:rFonts w:asciiTheme="minorHAnsi" w:eastAsiaTheme="minorEastAsia" w:hAnsiTheme="minorHAnsi" w:cstheme="minorBidi"/>
          <w:b w:val="0"/>
          <w:noProof/>
          <w:kern w:val="0"/>
          <w:sz w:val="22"/>
          <w:szCs w:val="22"/>
        </w:rPr>
      </w:pPr>
      <w:hyperlink w:anchor="_Toc159948484" w:history="1">
        <w:r w:rsidR="0049245D" w:rsidRPr="005B05E2">
          <w:rPr>
            <w:rStyle w:val="Lienhypertexte"/>
            <w:noProof/>
          </w:rPr>
          <w:t>5.</w:t>
        </w:r>
        <w:r w:rsidR="0049245D">
          <w:rPr>
            <w:rFonts w:asciiTheme="minorHAnsi" w:eastAsiaTheme="minorEastAsia" w:hAnsiTheme="minorHAnsi" w:cstheme="minorBidi"/>
            <w:b w:val="0"/>
            <w:noProof/>
            <w:kern w:val="0"/>
            <w:sz w:val="22"/>
            <w:szCs w:val="22"/>
          </w:rPr>
          <w:tab/>
        </w:r>
        <w:r w:rsidR="0049245D" w:rsidRPr="005B05E2">
          <w:rPr>
            <w:rStyle w:val="Lienhypertexte"/>
            <w:noProof/>
          </w:rPr>
          <w:t>Prestations similaires</w:t>
        </w:r>
        <w:r w:rsidR="0049245D">
          <w:rPr>
            <w:noProof/>
          </w:rPr>
          <w:tab/>
        </w:r>
        <w:r w:rsidR="0049245D">
          <w:rPr>
            <w:noProof/>
          </w:rPr>
          <w:fldChar w:fldCharType="begin"/>
        </w:r>
        <w:r w:rsidR="0049245D">
          <w:rPr>
            <w:noProof/>
          </w:rPr>
          <w:instrText xml:space="preserve"> PAGEREF _Toc159948484 \h </w:instrText>
        </w:r>
        <w:r w:rsidR="0049245D">
          <w:rPr>
            <w:noProof/>
          </w:rPr>
        </w:r>
        <w:r w:rsidR="0049245D">
          <w:rPr>
            <w:noProof/>
          </w:rPr>
          <w:fldChar w:fldCharType="separate"/>
        </w:r>
        <w:r w:rsidR="0049245D">
          <w:rPr>
            <w:noProof/>
          </w:rPr>
          <w:t>6</w:t>
        </w:r>
        <w:r w:rsidR="0049245D">
          <w:rPr>
            <w:noProof/>
          </w:rPr>
          <w:fldChar w:fldCharType="end"/>
        </w:r>
      </w:hyperlink>
    </w:p>
    <w:p w14:paraId="6441D60F" w14:textId="29FE2F9D" w:rsidR="0049245D" w:rsidRDefault="00147D3E">
      <w:pPr>
        <w:pStyle w:val="TM1"/>
        <w:tabs>
          <w:tab w:val="left" w:pos="601"/>
        </w:tabs>
        <w:rPr>
          <w:rFonts w:asciiTheme="minorHAnsi" w:eastAsiaTheme="minorEastAsia" w:hAnsiTheme="minorHAnsi" w:cstheme="minorBidi"/>
          <w:b w:val="0"/>
          <w:noProof/>
          <w:kern w:val="0"/>
          <w:sz w:val="22"/>
          <w:szCs w:val="22"/>
        </w:rPr>
      </w:pPr>
      <w:hyperlink w:anchor="_Toc159948485" w:history="1">
        <w:r w:rsidR="0049245D" w:rsidRPr="005B05E2">
          <w:rPr>
            <w:rStyle w:val="Lienhypertexte"/>
            <w:noProof/>
          </w:rPr>
          <w:t>6.</w:t>
        </w:r>
        <w:r w:rsidR="0049245D">
          <w:rPr>
            <w:rFonts w:asciiTheme="minorHAnsi" w:eastAsiaTheme="minorEastAsia" w:hAnsiTheme="minorHAnsi" w:cstheme="minorBidi"/>
            <w:b w:val="0"/>
            <w:noProof/>
            <w:kern w:val="0"/>
            <w:sz w:val="22"/>
            <w:szCs w:val="22"/>
          </w:rPr>
          <w:tab/>
        </w:r>
        <w:r w:rsidR="0049245D" w:rsidRPr="005B05E2">
          <w:rPr>
            <w:rStyle w:val="Lienhypertexte"/>
            <w:noProof/>
          </w:rPr>
          <w:t>Signature du candidat</w:t>
        </w:r>
        <w:r w:rsidR="0049245D">
          <w:rPr>
            <w:noProof/>
          </w:rPr>
          <w:tab/>
        </w:r>
        <w:r w:rsidR="0049245D">
          <w:rPr>
            <w:noProof/>
          </w:rPr>
          <w:fldChar w:fldCharType="begin"/>
        </w:r>
        <w:r w:rsidR="0049245D">
          <w:rPr>
            <w:noProof/>
          </w:rPr>
          <w:instrText xml:space="preserve"> PAGEREF _Toc159948485 \h </w:instrText>
        </w:r>
        <w:r w:rsidR="0049245D">
          <w:rPr>
            <w:noProof/>
          </w:rPr>
        </w:r>
        <w:r w:rsidR="0049245D">
          <w:rPr>
            <w:noProof/>
          </w:rPr>
          <w:fldChar w:fldCharType="separate"/>
        </w:r>
        <w:r w:rsidR="0049245D">
          <w:rPr>
            <w:noProof/>
          </w:rPr>
          <w:t>6</w:t>
        </w:r>
        <w:r w:rsidR="0049245D">
          <w:rPr>
            <w:noProof/>
          </w:rPr>
          <w:fldChar w:fldCharType="end"/>
        </w:r>
      </w:hyperlink>
    </w:p>
    <w:p w14:paraId="4CBDE6F3" w14:textId="67835F49" w:rsidR="0049245D" w:rsidRDefault="00147D3E">
      <w:pPr>
        <w:pStyle w:val="TM1"/>
        <w:tabs>
          <w:tab w:val="left" w:pos="601"/>
        </w:tabs>
        <w:rPr>
          <w:rFonts w:asciiTheme="minorHAnsi" w:eastAsiaTheme="minorEastAsia" w:hAnsiTheme="minorHAnsi" w:cstheme="minorBidi"/>
          <w:b w:val="0"/>
          <w:noProof/>
          <w:kern w:val="0"/>
          <w:sz w:val="22"/>
          <w:szCs w:val="22"/>
        </w:rPr>
      </w:pPr>
      <w:hyperlink w:anchor="_Toc159948486" w:history="1">
        <w:r w:rsidR="0049245D" w:rsidRPr="005B05E2">
          <w:rPr>
            <w:rStyle w:val="Lienhypertexte"/>
            <w:noProof/>
          </w:rPr>
          <w:t>7.</w:t>
        </w:r>
        <w:r w:rsidR="0049245D">
          <w:rPr>
            <w:rFonts w:asciiTheme="minorHAnsi" w:eastAsiaTheme="minorEastAsia" w:hAnsiTheme="minorHAnsi" w:cstheme="minorBidi"/>
            <w:b w:val="0"/>
            <w:noProof/>
            <w:kern w:val="0"/>
            <w:sz w:val="22"/>
            <w:szCs w:val="22"/>
          </w:rPr>
          <w:tab/>
        </w:r>
        <w:r w:rsidR="0049245D" w:rsidRPr="005B05E2">
          <w:rPr>
            <w:rStyle w:val="Lienhypertexte"/>
            <w:noProof/>
          </w:rPr>
          <w:t>Acceptation de l’offre</w:t>
        </w:r>
        <w:r w:rsidR="0049245D">
          <w:rPr>
            <w:noProof/>
          </w:rPr>
          <w:tab/>
        </w:r>
        <w:r w:rsidR="0049245D">
          <w:rPr>
            <w:noProof/>
          </w:rPr>
          <w:fldChar w:fldCharType="begin"/>
        </w:r>
        <w:r w:rsidR="0049245D">
          <w:rPr>
            <w:noProof/>
          </w:rPr>
          <w:instrText xml:space="preserve"> PAGEREF _Toc159948486 \h </w:instrText>
        </w:r>
        <w:r w:rsidR="0049245D">
          <w:rPr>
            <w:noProof/>
          </w:rPr>
        </w:r>
        <w:r w:rsidR="0049245D">
          <w:rPr>
            <w:noProof/>
          </w:rPr>
          <w:fldChar w:fldCharType="separate"/>
        </w:r>
        <w:r w:rsidR="0049245D">
          <w:rPr>
            <w:noProof/>
          </w:rPr>
          <w:t>6</w:t>
        </w:r>
        <w:r w:rsidR="0049245D">
          <w:rPr>
            <w:noProof/>
          </w:rPr>
          <w:fldChar w:fldCharType="end"/>
        </w:r>
      </w:hyperlink>
    </w:p>
    <w:p w14:paraId="66FAC16B" w14:textId="57C99214" w:rsidR="0062343C" w:rsidRDefault="00D8568D">
      <w:r>
        <w:rPr>
          <w:b/>
          <w:kern w:val="3"/>
          <w:sz w:val="24"/>
        </w:rPr>
        <w:fldChar w:fldCharType="end"/>
      </w:r>
    </w:p>
    <w:p w14:paraId="3CDB222D" w14:textId="77777777" w:rsidR="0062343C" w:rsidRDefault="0062343C">
      <w:pPr>
        <w:pStyle w:val="RedaliaNormal"/>
      </w:pPr>
    </w:p>
    <w:p w14:paraId="3DBAFF4D" w14:textId="77777777" w:rsidR="0062343C" w:rsidRDefault="0062343C">
      <w:pPr>
        <w:pStyle w:val="RedaliaNormal"/>
        <w:pageBreakBefore/>
      </w:pPr>
    </w:p>
    <w:p w14:paraId="49E0F67A" w14:textId="77777777" w:rsidR="0062343C" w:rsidRDefault="00D8568D">
      <w:pPr>
        <w:pStyle w:val="RedaliaTitre1"/>
      </w:pPr>
      <w:bookmarkStart w:id="2" w:name="_Toc192648939"/>
      <w:bookmarkStart w:id="3" w:name="_Toc174160389"/>
      <w:bookmarkStart w:id="4" w:name="_Toc159948480"/>
      <w:r>
        <w:t>Contractant</w:t>
      </w:r>
      <w:bookmarkEnd w:id="2"/>
      <w:bookmarkEnd w:id="3"/>
      <w:bookmarkEnd w:id="4"/>
    </w:p>
    <w:p w14:paraId="565C876D" w14:textId="77777777" w:rsidR="0062343C" w:rsidRDefault="00D8568D">
      <w:pPr>
        <w:pStyle w:val="RedaliaNormal"/>
      </w:pPr>
      <w:r>
        <w:t>Après avoir pris connaissance du cahier des clauses particulières et des documents qui sont mentionnés au présent acte d'engagement,</w:t>
      </w:r>
    </w:p>
    <w:p w14:paraId="36C44A06" w14:textId="77777777" w:rsidR="0062343C" w:rsidRDefault="00D8568D">
      <w:pPr>
        <w:pStyle w:val="RdaliaRetraitniveau2"/>
        <w:numPr>
          <w:ilvl w:val="0"/>
          <w:numId w:val="15"/>
        </w:numPr>
      </w:pPr>
      <w:r>
        <w:t>JE M'ENGAGE, sans réserve, conformément aux conditions, clauses et prescriptions des documents visés ci-dessus à exécuter les prestations définies ci-après, aux conditions qui constituent mon offre.</w:t>
      </w:r>
    </w:p>
    <w:p w14:paraId="23589176" w14:textId="77777777" w:rsidR="0062343C" w:rsidRDefault="00D8568D">
      <w:pPr>
        <w:pStyle w:val="RdaliaRetraitniveau2"/>
        <w:numPr>
          <w:ilvl w:val="0"/>
          <w:numId w:val="5"/>
        </w:numPr>
      </w:pPr>
      <w:r>
        <w:t>J’AFFIRME, sous peine de résiliation de plein droit du marché, que je suis titulaire d'une police d'assurance garantissant l'ensemble des responsabilités que j'encours.</w:t>
      </w:r>
    </w:p>
    <w:p w14:paraId="17D12812" w14:textId="77777777" w:rsidR="0062343C" w:rsidRDefault="00D8568D">
      <w:pPr>
        <w:pStyle w:val="RdaliaRetraitniveau2"/>
        <w:numPr>
          <w:ilvl w:val="0"/>
          <w:numId w:val="5"/>
        </w:numPr>
      </w:pPr>
      <w:r>
        <w:t>JE CONFIRME, sous peine de résiliation de plein droit du marché, que les sous-traitants proposés sont également titulaires de polices d’assurances garantissant les responsabilités qu’ils encourent.</w:t>
      </w:r>
    </w:p>
    <w:p w14:paraId="4DFB09F6" w14:textId="77777777" w:rsidR="0062343C" w:rsidRDefault="0062343C">
      <w:pPr>
        <w:pStyle w:val="RedaliaNormal"/>
      </w:pPr>
    </w:p>
    <w:p w14:paraId="32BA10E3" w14:textId="77777777" w:rsidR="0062343C" w:rsidRDefault="00D8568D">
      <w:pPr>
        <w:pStyle w:val="RedaliaNormal"/>
      </w:pPr>
      <w:r>
        <w:t>L'offre ainsi présentée ne nous lie toutefois que si l’attribution du marché a lieu dans un délai de 180 jours à compter de la date limite de réception des offres.</w:t>
      </w:r>
    </w:p>
    <w:p w14:paraId="2726AB3C" w14:textId="77777777" w:rsidR="0062343C" w:rsidRDefault="0062343C">
      <w:pPr>
        <w:pStyle w:val="RedaliaNormal"/>
      </w:pPr>
    </w:p>
    <w:p w14:paraId="1183DD50" w14:textId="77777777" w:rsidR="0062343C" w:rsidRDefault="00D8568D">
      <w:pPr>
        <w:pStyle w:val="RedaliaNormal"/>
        <w:pBdr>
          <w:top w:val="single" w:sz="4" w:space="1" w:color="000000"/>
          <w:left w:val="single" w:sz="4" w:space="4" w:color="000000"/>
          <w:bottom w:val="single" w:sz="4" w:space="1" w:color="000000"/>
          <w:right w:val="single" w:sz="4" w:space="4" w:color="000000"/>
        </w:pBdr>
      </w:pPr>
      <w:bookmarkStart w:id="5" w:name="formcheckbox_off_11"/>
      <w:r>
        <w:rPr>
          <w:rFonts w:ascii="Wingdings" w:eastAsia="Wingdings" w:hAnsi="Wingdings" w:cs="Wingdings"/>
        </w:rPr>
        <w:t></w:t>
      </w:r>
      <w:bookmarkEnd w:id="5"/>
      <w:r>
        <w:t xml:space="preserve"> </w:t>
      </w:r>
      <w:r>
        <w:rPr>
          <w:b/>
        </w:rPr>
        <w:t>Identité et qualité du signataire : Madame/Monsieur …………………………………</w:t>
      </w:r>
      <w:proofErr w:type="gramStart"/>
      <w:r>
        <w:rPr>
          <w:b/>
        </w:rPr>
        <w:t>…….</w:t>
      </w:r>
      <w:proofErr w:type="gramEnd"/>
      <w:r>
        <w:rPr>
          <w:b/>
        </w:rPr>
        <w:t>.</w:t>
      </w:r>
    </w:p>
    <w:p w14:paraId="0ACE089A" w14:textId="77777777" w:rsidR="0062343C" w:rsidRDefault="00D8568D">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ci-après ;</w:t>
      </w:r>
    </w:p>
    <w:p w14:paraId="1D2CBAD0" w14:textId="77777777" w:rsidR="0062343C" w:rsidRDefault="00D8568D">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 </w:t>
      </w:r>
      <w:proofErr w:type="gramStart"/>
      <w:r>
        <w:t>sur</w:t>
      </w:r>
      <w:proofErr w:type="gramEnd"/>
      <w:r>
        <w:t xml:space="preserve"> la base de son offre à exécuter les prestations demandées dans les conditions définies ci-après ;</w:t>
      </w:r>
    </w:p>
    <w:p w14:paraId="5807803F" w14:textId="77777777" w:rsidR="0062343C" w:rsidRDefault="0062343C">
      <w:pPr>
        <w:pStyle w:val="RedaliaNormal"/>
      </w:pPr>
    </w:p>
    <w:p w14:paraId="32CFE40D" w14:textId="77777777" w:rsidR="0062343C" w:rsidRDefault="00D8568D">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 xml:space="preserve">Identité du mandataire </w:t>
      </w:r>
      <w:r>
        <w:rPr>
          <w:b/>
          <w:vertAlign w:val="superscript"/>
        </w:rPr>
        <w:t>(1) </w:t>
      </w:r>
      <w:r>
        <w:rPr>
          <w:b/>
        </w:rPr>
        <w:t>: Madame/Monsieur ………………………………….</w:t>
      </w:r>
    </w:p>
    <w:p w14:paraId="6C6CA787" w14:textId="77777777" w:rsidR="0062343C" w:rsidRDefault="00D8568D">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1F63D9F6" w14:textId="77777777" w:rsidR="0062343C" w:rsidRDefault="00D8568D">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54AD65D8" w14:textId="77777777" w:rsidR="0062343C" w:rsidRDefault="00D8568D">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w:t>
      </w:r>
      <w:r>
        <w:rPr>
          <w:vertAlign w:val="superscript"/>
        </w:rPr>
        <w:t xml:space="preserve">(2) </w:t>
      </w:r>
      <w:r>
        <w:t>à exécuter les prestations demandées dans les conditions définies ci-après ;</w:t>
      </w:r>
    </w:p>
    <w:p w14:paraId="1B28E125" w14:textId="77777777" w:rsidR="0062343C" w:rsidRDefault="0062343C">
      <w:pPr>
        <w:pStyle w:val="RedaliaNormal"/>
      </w:pPr>
    </w:p>
    <w:p w14:paraId="0A51FB79" w14:textId="77777777" w:rsidR="0062343C" w:rsidRDefault="0062343C">
      <w:pPr>
        <w:pStyle w:val="RedaliaNormal"/>
      </w:pPr>
    </w:p>
    <w:p w14:paraId="0628F8D3" w14:textId="77777777" w:rsidR="0062343C" w:rsidRDefault="00D8568D">
      <w:pPr>
        <w:pStyle w:val="RdaliaLgende"/>
      </w:pPr>
      <w:r>
        <w:t>(1) Cocher la case correspondante à la nature de votre groupement.</w:t>
      </w:r>
    </w:p>
    <w:p w14:paraId="6CDE5C0A" w14:textId="77777777" w:rsidR="0062343C" w:rsidRDefault="00D8568D">
      <w:pPr>
        <w:pStyle w:val="RdaliaLgende"/>
      </w:pPr>
      <w:r>
        <w:t>(2) Cette annexe est à dupliquer en autant d'exemplaires que nécessaire et elle est recommandée dans le cas de groupement conjoint.</w:t>
      </w:r>
    </w:p>
    <w:p w14:paraId="297DDDFA" w14:textId="77777777" w:rsidR="0062343C" w:rsidRDefault="00D8568D">
      <w:pPr>
        <w:pStyle w:val="RdaliaLgende"/>
      </w:pPr>
      <w:r>
        <w:t>(3) Dans le cas d'un groupement, indiquer les coordonnées du mandataire.</w:t>
      </w:r>
    </w:p>
    <w:p w14:paraId="5CB97A7D" w14:textId="77777777" w:rsidR="0062343C" w:rsidRDefault="0062343C">
      <w:pPr>
        <w:pStyle w:val="RedaliaNormal"/>
      </w:pPr>
    </w:p>
    <w:p w14:paraId="529CEFDD" w14:textId="77777777" w:rsidR="0062343C" w:rsidRDefault="00D8568D">
      <w:pPr>
        <w:pStyle w:val="RedaliaNormal"/>
        <w:jc w:val="left"/>
      </w:pPr>
      <w:r>
        <w:t>Nom commercial et dénomination sociale du candidat :</w:t>
      </w:r>
      <w:r>
        <w:rPr>
          <w:vertAlign w:val="superscript"/>
        </w:rPr>
        <w:t xml:space="preserve"> (3)</w:t>
      </w:r>
    </w:p>
    <w:p w14:paraId="69AAE50C" w14:textId="77777777" w:rsidR="0062343C" w:rsidRDefault="00D8568D">
      <w:pPr>
        <w:pStyle w:val="RedaliaNormal"/>
        <w:jc w:val="left"/>
      </w:pPr>
      <w:r>
        <w:t>……………………………………………………………………………………………………………</w:t>
      </w:r>
    </w:p>
    <w:p w14:paraId="5C21EF8C" w14:textId="77777777" w:rsidR="0062343C" w:rsidRDefault="00D8568D">
      <w:pPr>
        <w:pStyle w:val="RedaliaNormal"/>
        <w:jc w:val="left"/>
      </w:pPr>
      <w:r>
        <w:t>Adresse de l’établissement :</w:t>
      </w:r>
    </w:p>
    <w:p w14:paraId="1CEFC72C" w14:textId="77777777" w:rsidR="0062343C" w:rsidRDefault="00D8568D">
      <w:pPr>
        <w:pStyle w:val="RedaliaNormal"/>
        <w:jc w:val="left"/>
      </w:pPr>
      <w:r>
        <w:t>…………………………………………………………………………………………………………...</w:t>
      </w:r>
    </w:p>
    <w:p w14:paraId="35B89962" w14:textId="77777777" w:rsidR="0062343C" w:rsidRDefault="00D8568D">
      <w:pPr>
        <w:pStyle w:val="RedaliaNormal"/>
        <w:jc w:val="left"/>
      </w:pPr>
      <w:r>
        <w:t>...…………………………………………………………………………………………………………</w:t>
      </w:r>
    </w:p>
    <w:p w14:paraId="05E11980" w14:textId="77777777" w:rsidR="0062343C" w:rsidRDefault="00D8568D">
      <w:pPr>
        <w:pStyle w:val="RedaliaNormal"/>
        <w:jc w:val="left"/>
      </w:pPr>
      <w:r>
        <w:t>…………………………………………………………………………………………………………...</w:t>
      </w:r>
    </w:p>
    <w:p w14:paraId="279BEF43" w14:textId="77777777" w:rsidR="0062343C" w:rsidRDefault="00D8568D">
      <w:pPr>
        <w:pStyle w:val="RedaliaNormal"/>
        <w:jc w:val="left"/>
      </w:pPr>
      <w:r>
        <w:t xml:space="preserve">Adresse du siège social : </w:t>
      </w:r>
      <w:r>
        <w:rPr>
          <w:i/>
          <w:iCs/>
          <w:sz w:val="18"/>
          <w:szCs w:val="16"/>
        </w:rPr>
        <w:t>(si différente de l’établissement)</w:t>
      </w:r>
    </w:p>
    <w:p w14:paraId="243693D1" w14:textId="77777777" w:rsidR="0062343C" w:rsidRDefault="00D8568D">
      <w:pPr>
        <w:pStyle w:val="RedaliaNormal"/>
        <w:jc w:val="left"/>
      </w:pPr>
      <w:r>
        <w:t>…………………………………………………………………………………………………………...</w:t>
      </w:r>
    </w:p>
    <w:p w14:paraId="5CD16E6C" w14:textId="77777777" w:rsidR="0062343C" w:rsidRDefault="00D8568D">
      <w:pPr>
        <w:pStyle w:val="RedaliaNormal"/>
        <w:jc w:val="left"/>
      </w:pPr>
      <w:r>
        <w:t>.…………………………………………………………………………………………………………..</w:t>
      </w:r>
    </w:p>
    <w:p w14:paraId="69861999" w14:textId="77777777" w:rsidR="0062343C" w:rsidRDefault="00D8568D">
      <w:pPr>
        <w:pStyle w:val="RedaliaNormal"/>
        <w:jc w:val="left"/>
      </w:pPr>
      <w:r>
        <w:t>………………………………………………………………………………………………………...…</w:t>
      </w:r>
    </w:p>
    <w:p w14:paraId="5890DFCB" w14:textId="77777777" w:rsidR="0062343C" w:rsidRDefault="00D8568D">
      <w:pPr>
        <w:pStyle w:val="RedaliaNormal"/>
        <w:jc w:val="left"/>
      </w:pPr>
      <w:r>
        <w:t>Adresse électronique : ..............................................................................................................</w:t>
      </w:r>
    </w:p>
    <w:p w14:paraId="48E64716" w14:textId="77777777" w:rsidR="0062343C" w:rsidRDefault="00D8568D">
      <w:pPr>
        <w:pStyle w:val="RedaliaNormal"/>
        <w:jc w:val="left"/>
      </w:pPr>
      <w:r>
        <w:t>Téléphone : ...................................................</w:t>
      </w:r>
    </w:p>
    <w:p w14:paraId="4541F6C0" w14:textId="77777777" w:rsidR="0062343C" w:rsidRDefault="00D8568D">
      <w:pPr>
        <w:pStyle w:val="RedaliaNormal"/>
        <w:jc w:val="left"/>
      </w:pPr>
      <w:r>
        <w:t>Télécopie : ....................................................</w:t>
      </w:r>
    </w:p>
    <w:p w14:paraId="0EA402D6" w14:textId="77777777" w:rsidR="0062343C" w:rsidRDefault="00D8568D">
      <w:pPr>
        <w:pStyle w:val="RedaliaNormal"/>
        <w:jc w:val="left"/>
      </w:pPr>
      <w:r>
        <w:lastRenderedPageBreak/>
        <w:t>N° SIRET : .........................................................</w:t>
      </w:r>
    </w:p>
    <w:p w14:paraId="450D9279" w14:textId="77777777" w:rsidR="0062343C" w:rsidRDefault="00D8568D">
      <w:pPr>
        <w:pStyle w:val="RedaliaNormal"/>
        <w:jc w:val="left"/>
      </w:pPr>
      <w:r>
        <w:t>APE : ............................................................</w:t>
      </w:r>
    </w:p>
    <w:p w14:paraId="34B917C8" w14:textId="77777777" w:rsidR="0062343C" w:rsidRDefault="00D8568D">
      <w:pPr>
        <w:pStyle w:val="RedaliaNormal"/>
        <w:jc w:val="left"/>
      </w:pPr>
      <w:r>
        <w:t>N° de TVA intracommunautaire : .........................................................</w:t>
      </w:r>
    </w:p>
    <w:p w14:paraId="3BD215BE" w14:textId="77777777" w:rsidR="0062343C" w:rsidRDefault="0062343C">
      <w:pPr>
        <w:pStyle w:val="RedaliaNormal"/>
      </w:pPr>
    </w:p>
    <w:p w14:paraId="0598FBCF" w14:textId="77777777" w:rsidR="0062343C" w:rsidRDefault="00D8568D">
      <w:pPr>
        <w:pStyle w:val="RedaliaTitre1"/>
      </w:pPr>
      <w:bookmarkStart w:id="11" w:name="_Toc483841853"/>
      <w:bookmarkStart w:id="12" w:name="_Toc21699990"/>
      <w:bookmarkStart w:id="13" w:name="_Toc159948481"/>
      <w:bookmarkEnd w:id="11"/>
      <w:bookmarkEnd w:id="12"/>
      <w:r>
        <w:t>Objet du marché</w:t>
      </w:r>
      <w:bookmarkEnd w:id="13"/>
    </w:p>
    <w:p w14:paraId="5900E93F" w14:textId="7213CAC8" w:rsidR="000F6838" w:rsidRDefault="000F6838" w:rsidP="00741543">
      <w:pPr>
        <w:pStyle w:val="Sansinterligne"/>
      </w:pPr>
      <w:r>
        <w:t xml:space="preserve">La consultation a pour objet : la mise en place de cartes logées pour </w:t>
      </w:r>
      <w:r w:rsidR="00C148C4">
        <w:t xml:space="preserve">tous les </w:t>
      </w:r>
      <w:r>
        <w:t xml:space="preserve">flux de </w:t>
      </w:r>
      <w:r w:rsidR="006C36D8">
        <w:t>paiemen</w:t>
      </w:r>
      <w:r w:rsidR="00287798">
        <w:t>ts</w:t>
      </w:r>
      <w:r w:rsidR="006C36D8">
        <w:t xml:space="preserve"> e</w:t>
      </w:r>
      <w:r w:rsidR="00287798">
        <w:t>t</w:t>
      </w:r>
      <w:r w:rsidR="006C36D8">
        <w:t xml:space="preserve"> la garantie de paiement des </w:t>
      </w:r>
      <w:r>
        <w:t>déplacements professionnels dans le cadre de la mobilité d</w:t>
      </w:r>
      <w:r w:rsidR="00255C76">
        <w:t xml:space="preserve">u Groupe </w:t>
      </w:r>
      <w:r>
        <w:t>AFD</w:t>
      </w:r>
      <w:r w:rsidR="00255C76">
        <w:t>.</w:t>
      </w:r>
    </w:p>
    <w:p w14:paraId="130106CF" w14:textId="052592A0" w:rsidR="000F6838" w:rsidRDefault="000F6838" w:rsidP="001E0D0F">
      <w:pPr>
        <w:pStyle w:val="RedaliaNormal"/>
      </w:pPr>
    </w:p>
    <w:p w14:paraId="424EF933" w14:textId="77777777" w:rsidR="00C61D07" w:rsidRPr="001F6E99" w:rsidRDefault="00C61D07" w:rsidP="00741543">
      <w:pPr>
        <w:pStyle w:val="RedaliaNormal"/>
      </w:pPr>
      <w:r w:rsidRPr="001F6E99">
        <w:t>La description des prestations et leurs spécifications techniques figure au Cahier des Clauses Techniques Particulières (CCTP).</w:t>
      </w:r>
    </w:p>
    <w:p w14:paraId="6ABAFB62" w14:textId="77777777" w:rsidR="00C61D07" w:rsidRDefault="00C61D07" w:rsidP="00C61D07">
      <w:pPr>
        <w:pStyle w:val="Sansinterligne"/>
      </w:pPr>
    </w:p>
    <w:p w14:paraId="224AC0FC" w14:textId="33C9186C" w:rsidR="00C61D07" w:rsidRPr="001F6E99" w:rsidRDefault="00F408BE" w:rsidP="00C61D07">
      <w:pPr>
        <w:pStyle w:val="RedaliaNormal"/>
      </w:pPr>
      <w:r>
        <w:rPr>
          <w:b/>
          <w:bCs/>
        </w:rPr>
        <w:t xml:space="preserve">Lieu(x) </w:t>
      </w:r>
      <w:proofErr w:type="gramStart"/>
      <w:r>
        <w:rPr>
          <w:b/>
          <w:bCs/>
        </w:rPr>
        <w:t xml:space="preserve">d’exécution </w:t>
      </w:r>
      <w:r w:rsidR="00C61D07" w:rsidRPr="00E37E97">
        <w:t> :</w:t>
      </w:r>
      <w:proofErr w:type="gramEnd"/>
      <w:r w:rsidR="00C61D07" w:rsidRPr="00E37E97">
        <w:t xml:space="preserve"> France et étranger</w:t>
      </w:r>
    </w:p>
    <w:p w14:paraId="0957812E" w14:textId="77777777" w:rsidR="00C61D07" w:rsidRDefault="00C61D07" w:rsidP="00C61D07">
      <w:pPr>
        <w:pStyle w:val="RedaliaNormal"/>
      </w:pPr>
    </w:p>
    <w:p w14:paraId="7D0389B7" w14:textId="29426520" w:rsidR="0062343C" w:rsidRDefault="00D8568D">
      <w:pPr>
        <w:pStyle w:val="RedaliaTitre1"/>
      </w:pPr>
      <w:bookmarkStart w:id="14" w:name="_Toc526222883"/>
      <w:bookmarkStart w:id="15" w:name="_Toc21699991"/>
      <w:bookmarkStart w:id="16" w:name="_Toc483841854"/>
      <w:bookmarkStart w:id="17" w:name="_Toc159948482"/>
      <w:r>
        <w:t>Durée du marché</w:t>
      </w:r>
      <w:r w:rsidR="006910C5">
        <w:t xml:space="preserve"> et </w:t>
      </w:r>
      <w:bookmarkEnd w:id="14"/>
      <w:r>
        <w:t>Reconduction</w:t>
      </w:r>
      <w:bookmarkEnd w:id="15"/>
      <w:bookmarkEnd w:id="16"/>
      <w:bookmarkEnd w:id="17"/>
    </w:p>
    <w:p w14:paraId="0BDEE073" w14:textId="79247A6E" w:rsidR="00B82633" w:rsidRDefault="00BB07EF" w:rsidP="00B82633">
      <w:pPr>
        <w:pStyle w:val="RedaliaNormal"/>
      </w:pPr>
      <w:r w:rsidRPr="00BB07EF">
        <w:t xml:space="preserve">L’accord-cadre est conclu pour une durée initiale de trois (3) ans </w:t>
      </w:r>
      <w:r w:rsidR="00B82633">
        <w:t>e</w:t>
      </w:r>
      <w:r w:rsidR="00B82633" w:rsidRPr="001E0D0F">
        <w:t>t sa</w:t>
      </w:r>
      <w:r w:rsidR="00B82633">
        <w:t xml:space="preserve"> durée est corrélée à la durée de l’Accord Cadre Voyagiste.</w:t>
      </w:r>
    </w:p>
    <w:p w14:paraId="683B0EC4" w14:textId="77777777" w:rsidR="00B82633" w:rsidRDefault="00B82633" w:rsidP="00BB07EF">
      <w:pPr>
        <w:pStyle w:val="Sansinterligne"/>
      </w:pPr>
    </w:p>
    <w:p w14:paraId="713D559A" w14:textId="772660B0" w:rsidR="00BB07EF" w:rsidRDefault="00B82633" w:rsidP="00BB07EF">
      <w:pPr>
        <w:pStyle w:val="Sansinterligne"/>
      </w:pPr>
      <w:r>
        <w:t>La date d’exécution commence à partir du démarrage du contrat Voyagiste</w:t>
      </w:r>
      <w:r w:rsidR="00997169">
        <w:t xml:space="preserve"> (es</w:t>
      </w:r>
      <w:r w:rsidR="00997169" w:rsidRPr="00997169">
        <w:t>t</w:t>
      </w:r>
      <w:r w:rsidR="00997169">
        <w:t>imé à l’é</w:t>
      </w:r>
      <w:r w:rsidR="00997169" w:rsidRPr="00997169">
        <w:t>t</w:t>
      </w:r>
      <w:r w:rsidR="00997169">
        <w:t>é 2024)</w:t>
      </w:r>
      <w:r>
        <w:t>.</w:t>
      </w:r>
    </w:p>
    <w:p w14:paraId="692CFE49" w14:textId="77777777" w:rsidR="00B82633" w:rsidRDefault="00B82633" w:rsidP="00BB07EF">
      <w:pPr>
        <w:pStyle w:val="Sansinterligne"/>
      </w:pPr>
    </w:p>
    <w:p w14:paraId="6A73CE23" w14:textId="77777777" w:rsidR="00BB07EF" w:rsidRDefault="00BB07EF" w:rsidP="00BB07EF">
      <w:pPr>
        <w:pStyle w:val="RedaliaNormal"/>
      </w:pPr>
      <w:r>
        <w:t xml:space="preserve">L’accord-cadre </w:t>
      </w:r>
      <w:r w:rsidRPr="001F6E99">
        <w:t>pourra être reconduit tacitement deux (2) fois pour une période d’un (1) an</w:t>
      </w:r>
      <w:r>
        <w:t xml:space="preserve">, sans que sa durée maximale ne puisse dépasser cinq (5) ans. </w:t>
      </w:r>
    </w:p>
    <w:p w14:paraId="75D1197E" w14:textId="77777777" w:rsidR="00BB07EF" w:rsidRDefault="00BB07EF">
      <w:pPr>
        <w:pStyle w:val="RedaliaNormal"/>
      </w:pPr>
    </w:p>
    <w:p w14:paraId="71CBEA76" w14:textId="77777777" w:rsidR="0062343C" w:rsidRDefault="00D8568D">
      <w:pPr>
        <w:pStyle w:val="RedaliaNormal"/>
      </w:pPr>
      <w:r>
        <w:t>La reconduction est tacite.</w:t>
      </w:r>
    </w:p>
    <w:p w14:paraId="36EE9C17" w14:textId="77777777" w:rsidR="00BB07EF" w:rsidRDefault="00BB07EF">
      <w:pPr>
        <w:pStyle w:val="RedaliaNormal"/>
      </w:pPr>
    </w:p>
    <w:p w14:paraId="7AE6F57E" w14:textId="77777777" w:rsidR="00BB07EF" w:rsidRDefault="00BB07EF" w:rsidP="00BB07EF">
      <w:pPr>
        <w:pStyle w:val="RedaliaNormal"/>
      </w:pPr>
      <w:bookmarkStart w:id="18" w:name="_Toc21699994"/>
      <w:bookmarkStart w:id="19" w:name="_Toc483841856"/>
      <w:r>
        <w:t>Si le pouvoir adjudicateur ne souhaite pas reconduire l'accord-cadre, il prendra une décision expresse de non-reconduction qui sera notifié au titulaire au plus tard dans un délai de 60 jours calendaires avant la date d'échéance de l'accord-cadre.</w:t>
      </w:r>
    </w:p>
    <w:p w14:paraId="0964EC7F" w14:textId="77777777" w:rsidR="00BB07EF" w:rsidRDefault="00BB07EF" w:rsidP="00BB07EF">
      <w:pPr>
        <w:pStyle w:val="RedaliaNormal"/>
      </w:pPr>
      <w:r>
        <w:t>Le titulaire ne dispose pas de la faculté de refuser la reconduction de l'accord-cadre.</w:t>
      </w:r>
    </w:p>
    <w:p w14:paraId="7FD17237" w14:textId="1E90BF08" w:rsidR="00BB07EF" w:rsidRDefault="00BB07EF" w:rsidP="00BB07EF">
      <w:pPr>
        <w:pStyle w:val="RedaliaNormal"/>
      </w:pPr>
      <w:r w:rsidRPr="001F6E99">
        <w:t>L'absence de reconduction ne donne lieu à aucun versement d'indemnité de la part du pouvoir adjudicateur.</w:t>
      </w:r>
    </w:p>
    <w:p w14:paraId="31FD5A64" w14:textId="72798833" w:rsidR="00E75360" w:rsidRDefault="00E75360" w:rsidP="00BB07EF">
      <w:pPr>
        <w:pStyle w:val="RedaliaNormal"/>
      </w:pPr>
    </w:p>
    <w:p w14:paraId="7E1C773B" w14:textId="77777777" w:rsidR="00E75360" w:rsidRPr="00147D3E" w:rsidRDefault="00E75360" w:rsidP="00E75360">
      <w:pPr>
        <w:pStyle w:val="RedaliaNormal"/>
        <w:rPr>
          <w:u w:val="single"/>
        </w:rPr>
      </w:pPr>
      <w:r w:rsidRPr="00147D3E">
        <w:rPr>
          <w:u w:val="single"/>
        </w:rPr>
        <w:t>Justificatif de dépassement de la durée globale de 4 ans :</w:t>
      </w:r>
    </w:p>
    <w:p w14:paraId="25170A19" w14:textId="40FFFF20" w:rsidR="00E75360" w:rsidRDefault="00E75360" w:rsidP="00E75360">
      <w:pPr>
        <w:pStyle w:val="RedaliaNormal"/>
      </w:pPr>
      <w:r>
        <w:t>Le présent accord-cadre est mis en place pour permettre le paiement des flux</w:t>
      </w:r>
      <w:r w:rsidRPr="006C47E7">
        <w:t xml:space="preserve"> </w:t>
      </w:r>
      <w:r>
        <w:t>et la garantie de paiement des déplacements professionnels du Groupe AFD. L’accord-cadre déplacement professionnel est mis en place en parallèle du présent accord-cadre. La</w:t>
      </w:r>
      <w:r w:rsidR="00442CEC">
        <w:t xml:space="preserve"> durée du présent accord-cadre</w:t>
      </w:r>
      <w:r w:rsidRPr="001E0D0F">
        <w:t xml:space="preserve"> </w:t>
      </w:r>
      <w:r>
        <w:t>est corrélée à la durée de l’Accord Cadre déplacement professionnel qui a été défini pour une durée de 5 ans maximum.</w:t>
      </w:r>
    </w:p>
    <w:p w14:paraId="7FEB17B4" w14:textId="77777777" w:rsidR="00E75360" w:rsidRDefault="00E75360" w:rsidP="00E75360">
      <w:pPr>
        <w:pStyle w:val="Sansinterligne"/>
      </w:pPr>
    </w:p>
    <w:p w14:paraId="78F93E30" w14:textId="77777777" w:rsidR="00E75360" w:rsidRDefault="00E75360" w:rsidP="00E75360">
      <w:pPr>
        <w:pStyle w:val="Sansinterligne"/>
      </w:pPr>
      <w:r>
        <w:t>La date d’exécution commence à partir du démarrage du contrat Voyagiste (es</w:t>
      </w:r>
      <w:r w:rsidRPr="00997169">
        <w:t>t</w:t>
      </w:r>
      <w:r>
        <w:t>imé à l’é</w:t>
      </w:r>
      <w:r w:rsidRPr="00997169">
        <w:t>t</w:t>
      </w:r>
      <w:r>
        <w:t>é 2024).</w:t>
      </w:r>
    </w:p>
    <w:p w14:paraId="0CD3A390" w14:textId="77777777" w:rsidR="00E75360" w:rsidRPr="001F6E99" w:rsidRDefault="00E75360" w:rsidP="00E75360">
      <w:pPr>
        <w:pStyle w:val="RedaliaNormal"/>
      </w:pPr>
    </w:p>
    <w:p w14:paraId="2DCD3BDB" w14:textId="5F440284" w:rsidR="00E75360" w:rsidRDefault="00D8568D" w:rsidP="00E75360">
      <w:pPr>
        <w:pStyle w:val="RedaliaTitre1"/>
      </w:pPr>
      <w:bookmarkStart w:id="20" w:name="_Toc159948483"/>
      <w:r>
        <w:t>Prix</w:t>
      </w:r>
      <w:bookmarkEnd w:id="18"/>
      <w:bookmarkEnd w:id="19"/>
      <w:bookmarkEnd w:id="20"/>
    </w:p>
    <w:p w14:paraId="21EF982B" w14:textId="3190D81A" w:rsidR="0062343C" w:rsidRDefault="003E34CC">
      <w:pPr>
        <w:pStyle w:val="RedaliaNormal"/>
      </w:pPr>
      <w:r w:rsidRPr="001F6E99">
        <w:t xml:space="preserve">L'accord-cadre est un accord-cadre à bons de commande sans </w:t>
      </w:r>
      <w:r>
        <w:t xml:space="preserve">montant </w:t>
      </w:r>
      <w:r w:rsidRPr="001F6E99">
        <w:t xml:space="preserve">minimum. Il est établi avec un </w:t>
      </w:r>
      <w:r>
        <w:t xml:space="preserve">montant </w:t>
      </w:r>
      <w:r w:rsidRPr="001F6E99">
        <w:t>maximum fixé en valeur</w:t>
      </w:r>
      <w:r w:rsidR="00997169">
        <w:t> ; les condi</w:t>
      </w:r>
      <w:r w:rsidR="00997169" w:rsidRPr="00997169">
        <w:t>t</w:t>
      </w:r>
      <w:r w:rsidR="00997169">
        <w:t>ions de paiemen</w:t>
      </w:r>
      <w:r w:rsidR="00997169" w:rsidRPr="00997169">
        <w:t>t</w:t>
      </w:r>
      <w:r w:rsidR="00997169">
        <w:t xml:space="preserve"> son propres à l’objet du marché e </w:t>
      </w:r>
      <w:r w:rsidR="00997169">
        <w:lastRenderedPageBreak/>
        <w:t>figurent dans le CCAP.</w:t>
      </w:r>
    </w:p>
    <w:p w14:paraId="7FAD6ACE" w14:textId="77777777" w:rsidR="003E34CC" w:rsidRDefault="003E34CC">
      <w:pPr>
        <w:pStyle w:val="RedaliaNormal"/>
      </w:pPr>
    </w:p>
    <w:p w14:paraId="3AE76216" w14:textId="37B31AAD" w:rsidR="003E34CC" w:rsidRDefault="003E34CC" w:rsidP="003E34CC">
      <w:pPr>
        <w:pStyle w:val="Sansinterligne"/>
        <w:jc w:val="both"/>
      </w:pPr>
      <w:r w:rsidRPr="001E0D0F">
        <w:t xml:space="preserve">Le montant maximum de l'accord-cadre à bons de commande </w:t>
      </w:r>
      <w:r w:rsidR="00DB643B" w:rsidRPr="001E0D0F">
        <w:t>de la dépense Déplacement</w:t>
      </w:r>
      <w:r w:rsidR="001E0D0F">
        <w:t xml:space="preserve">s Professionnels </w:t>
      </w:r>
      <w:r w:rsidRPr="001E0D0F">
        <w:t xml:space="preserve">en valeur pour la durée totale de 5 ans est </w:t>
      </w:r>
      <w:r w:rsidR="001E0D0F">
        <w:t>estimé à</w:t>
      </w:r>
      <w:r w:rsidRPr="001E0D0F">
        <w:t xml:space="preserve"> </w:t>
      </w:r>
      <w:r w:rsidRPr="001E0D0F">
        <w:rPr>
          <w:b/>
        </w:rPr>
        <w:t xml:space="preserve">150 000 000,00 euros HT </w:t>
      </w:r>
      <w:r w:rsidRPr="001E0D0F">
        <w:t>(Montant maximal sur la durée totale de l’accord-cadre).</w:t>
      </w:r>
    </w:p>
    <w:p w14:paraId="59AACC91" w14:textId="77777777" w:rsidR="003E34CC" w:rsidRPr="001F6E99" w:rsidRDefault="003E34CC" w:rsidP="003E34CC">
      <w:pPr>
        <w:pStyle w:val="Sansinterligne"/>
        <w:jc w:val="both"/>
      </w:pPr>
    </w:p>
    <w:p w14:paraId="0876CA12" w14:textId="5AD79C6E" w:rsidR="003E34CC" w:rsidRDefault="003E34CC" w:rsidP="003E34CC">
      <w:pPr>
        <w:pStyle w:val="RedaliaNormal"/>
      </w:pPr>
      <w:r w:rsidRPr="001F6E99">
        <w:t>Ce montant maximum n’engage pas la personne publique</w:t>
      </w:r>
      <w:r w:rsidR="00997169">
        <w:t>.</w:t>
      </w:r>
    </w:p>
    <w:p w14:paraId="1C99113D" w14:textId="77777777" w:rsidR="00997169" w:rsidRDefault="00997169" w:rsidP="003E34CC">
      <w:pPr>
        <w:pStyle w:val="RedaliaNormal"/>
      </w:pPr>
    </w:p>
    <w:p w14:paraId="6954433E" w14:textId="77777777" w:rsidR="003E34CC" w:rsidRPr="001F6E99" w:rsidRDefault="003E34CC" w:rsidP="003E34CC">
      <w:pPr>
        <w:pStyle w:val="RedaliaTitre1"/>
      </w:pPr>
      <w:bookmarkStart w:id="21" w:name="__RefHeading___Toc8095_827418995"/>
      <w:bookmarkStart w:id="22" w:name="_Toc147135322"/>
      <w:bookmarkStart w:id="23" w:name="_Toc159948484"/>
      <w:r w:rsidRPr="001F6E99">
        <w:t>Prestations similaires</w:t>
      </w:r>
      <w:bookmarkEnd w:id="21"/>
      <w:bookmarkEnd w:id="22"/>
      <w:bookmarkEnd w:id="23"/>
    </w:p>
    <w:p w14:paraId="60A48C12" w14:textId="77777777" w:rsidR="003E34CC" w:rsidRPr="001F6E99" w:rsidRDefault="003E34CC" w:rsidP="003E34CC">
      <w:pPr>
        <w:pStyle w:val="RedaliaNormal"/>
      </w:pPr>
      <w:r w:rsidRPr="001F6E99">
        <w:t>Les prestations similaires à celles du présent accord-cadre pourront être attribuées au même titulaire par un marché passé sans publicité ni mise en concurrence préalables dans les conditions prévues à l’article R. 2122-7 du Code de la commande publique.</w:t>
      </w:r>
    </w:p>
    <w:p w14:paraId="10C64F84" w14:textId="77777777" w:rsidR="0062343C" w:rsidRDefault="00D8568D">
      <w:pPr>
        <w:pStyle w:val="RedaliaTitre1"/>
      </w:pPr>
      <w:bookmarkStart w:id="24" w:name="_Toc159948485"/>
      <w:r>
        <w:t>Signature du candidat</w:t>
      </w:r>
      <w:bookmarkEnd w:id="24"/>
    </w:p>
    <w:p w14:paraId="22E529A3" w14:textId="77777777" w:rsidR="0062343C" w:rsidRDefault="00D8568D">
      <w:pPr>
        <w:pStyle w:val="RedaliaNormal"/>
      </w:pPr>
      <w:r>
        <w:t>Il est rappelé au candidat que la signature de l’acte d’engagement vaut acceptation de toutes les pièces contractuelles.</w:t>
      </w:r>
    </w:p>
    <w:p w14:paraId="4C7B0BE9" w14:textId="77777777" w:rsidR="0062343C" w:rsidRDefault="0062343C">
      <w:pPr>
        <w:pStyle w:val="RedaliaNormal"/>
      </w:pPr>
    </w:p>
    <w:p w14:paraId="2784BE3E" w14:textId="77777777" w:rsidR="0062343C" w:rsidRDefault="00D8568D">
      <w:pPr>
        <w:pStyle w:val="RedaliaNormal"/>
      </w:pPr>
      <w:r>
        <w:t xml:space="preserve">Le fournisseur adhère à la Charte Relations fournisseurs présente </w:t>
      </w:r>
      <w:hyperlink r:id="rId10" w:history="1">
        <w:r>
          <w:rPr>
            <w:rStyle w:val="Lienhypertexte"/>
            <w:color w:val="auto"/>
            <w:u w:val="none"/>
          </w:rPr>
          <w:t>ici</w:t>
        </w:r>
      </w:hyperlink>
      <w:r>
        <w:t xml:space="preserve"> et s’engage à respecter les principes et engagements énoncés ci-dessus, et ce pendant toute la durée du processus d’achat et de la relation contractuelle avec le groupe AFD.</w:t>
      </w:r>
    </w:p>
    <w:p w14:paraId="2A8306C6" w14:textId="77777777" w:rsidR="0062343C" w:rsidRDefault="0062343C">
      <w:pPr>
        <w:pStyle w:val="RedaliaNormal"/>
      </w:pPr>
    </w:p>
    <w:p w14:paraId="7FA7A0E2" w14:textId="77777777" w:rsidR="0062343C" w:rsidRDefault="00D8568D">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5CD3FED4" w14:textId="77777777" w:rsidR="0062343C" w:rsidRDefault="0062343C">
      <w:pPr>
        <w:pStyle w:val="RedaliaNormal"/>
      </w:pPr>
    </w:p>
    <w:p w14:paraId="4BE3E740" w14:textId="77777777" w:rsidR="0062343C" w:rsidRDefault="00D8568D">
      <w:pPr>
        <w:pStyle w:val="RedaliaNormal"/>
      </w:pPr>
      <w:r>
        <w:t>Fait en un seul original</w:t>
      </w:r>
    </w:p>
    <w:p w14:paraId="012B7319" w14:textId="77777777" w:rsidR="0062343C" w:rsidRDefault="00D8568D">
      <w:pPr>
        <w:pStyle w:val="RedaliaNormal"/>
      </w:pPr>
      <w:r>
        <w:t xml:space="preserve">A : </w:t>
      </w:r>
      <w:r>
        <w:tab/>
      </w:r>
      <w:r>
        <w:tab/>
      </w:r>
    </w:p>
    <w:p w14:paraId="7AEB2852" w14:textId="77777777" w:rsidR="0062343C" w:rsidRDefault="00D8568D">
      <w:pPr>
        <w:pStyle w:val="RedaliaNormal"/>
      </w:pPr>
      <w:r>
        <w:t xml:space="preserve">Le </w:t>
      </w:r>
      <w:r>
        <w:tab/>
      </w:r>
    </w:p>
    <w:p w14:paraId="2A76D25E" w14:textId="77777777" w:rsidR="0062343C" w:rsidRDefault="00D8568D">
      <w:pPr>
        <w:pStyle w:val="RedaliaNormal"/>
      </w:pPr>
      <w:r>
        <w:t>Signature(s) du titulaire, ou, en cas de groupement d’entreprises, du mandataire habilité ou de chaque membre du groupement :</w:t>
      </w:r>
    </w:p>
    <w:p w14:paraId="31C4B0D8" w14:textId="77777777" w:rsidR="0062343C" w:rsidRDefault="00D8568D">
      <w:pPr>
        <w:pStyle w:val="RedaliaNormal"/>
      </w:pPr>
      <w:r>
        <w:tab/>
      </w:r>
    </w:p>
    <w:p w14:paraId="61C109BC" w14:textId="77777777" w:rsidR="0062343C" w:rsidRDefault="00D8568D">
      <w:pPr>
        <w:pStyle w:val="RedaliaNormal"/>
      </w:pPr>
      <w:r>
        <w:tab/>
      </w:r>
    </w:p>
    <w:p w14:paraId="459F6523" w14:textId="77777777" w:rsidR="0062343C" w:rsidRDefault="00D8568D">
      <w:pPr>
        <w:pStyle w:val="RedaliaTitre1"/>
      </w:pPr>
      <w:bookmarkStart w:id="25" w:name="_Toc159948486"/>
      <w:r>
        <w:t>Acceptation de l’offre</w:t>
      </w:r>
      <w:bookmarkEnd w:id="25"/>
    </w:p>
    <w:p w14:paraId="0EF7C284" w14:textId="77777777" w:rsidR="0062343C" w:rsidRDefault="00D8568D">
      <w:pPr>
        <w:pStyle w:val="RedaliaNormal"/>
      </w:pPr>
      <w:r>
        <w:t>Les sous-traitants proposés dans les actes de sous-traitance annexés au présent acte d’engagement sont acceptés comme ayant droit au paiement direct et les conditions de paiement indiquées sont agrées.</w:t>
      </w:r>
    </w:p>
    <w:p w14:paraId="51EDEA6A" w14:textId="77777777" w:rsidR="0062343C" w:rsidRDefault="0062343C">
      <w:pPr>
        <w:pStyle w:val="RedaliaNormal"/>
      </w:pPr>
    </w:p>
    <w:p w14:paraId="2F46C1A5" w14:textId="77777777" w:rsidR="0062343C" w:rsidRDefault="00D8568D">
      <w:pPr>
        <w:pStyle w:val="RedaliaNormal"/>
      </w:pPr>
      <w:r>
        <w:t>Est acceptée la présente offre pour valoir acte d’engagement.</w:t>
      </w:r>
    </w:p>
    <w:p w14:paraId="6468E8F1" w14:textId="77777777" w:rsidR="0062343C" w:rsidRDefault="00D8568D">
      <w:pPr>
        <w:pStyle w:val="RedaliaNormal"/>
        <w:tabs>
          <w:tab w:val="clear" w:pos="8505"/>
          <w:tab w:val="left" w:leader="dot" w:pos="4140"/>
          <w:tab w:val="left" w:pos="8640"/>
        </w:tabs>
      </w:pPr>
      <w:r>
        <w:t>A</w:t>
      </w:r>
      <w:r>
        <w:tab/>
      </w:r>
    </w:p>
    <w:p w14:paraId="27BD4443" w14:textId="77777777" w:rsidR="0062343C" w:rsidRDefault="00D8568D">
      <w:pPr>
        <w:pStyle w:val="RedaliaNormal"/>
        <w:tabs>
          <w:tab w:val="clear" w:pos="8505"/>
          <w:tab w:val="left" w:leader="dot" w:pos="4140"/>
          <w:tab w:val="left" w:pos="8640"/>
        </w:tabs>
      </w:pPr>
      <w:r>
        <w:t xml:space="preserve">Le </w:t>
      </w:r>
      <w:r>
        <w:tab/>
      </w:r>
    </w:p>
    <w:p w14:paraId="22F08899" w14:textId="77777777" w:rsidR="0062343C" w:rsidRDefault="0062343C">
      <w:pPr>
        <w:pStyle w:val="RedaliaNormal"/>
        <w:tabs>
          <w:tab w:val="clear" w:pos="8505"/>
          <w:tab w:val="left" w:leader="dot" w:pos="4140"/>
          <w:tab w:val="left" w:pos="8640"/>
        </w:tabs>
      </w:pPr>
    </w:p>
    <w:p w14:paraId="00B50949" w14:textId="77777777" w:rsidR="0062343C" w:rsidRDefault="00D8568D">
      <w:pPr>
        <w:pStyle w:val="RedaliaNormal"/>
        <w:tabs>
          <w:tab w:val="clear" w:pos="8505"/>
          <w:tab w:val="left" w:leader="dot" w:pos="4140"/>
          <w:tab w:val="left" w:pos="8640"/>
        </w:tabs>
      </w:pPr>
      <w:r>
        <w:t>Le pouvoir adjudicateur</w:t>
      </w:r>
    </w:p>
    <w:p w14:paraId="3C31F5BC" w14:textId="77777777" w:rsidR="0062343C" w:rsidRDefault="00D8568D">
      <w:pPr>
        <w:pStyle w:val="RedaliaNormal"/>
        <w:tabs>
          <w:tab w:val="clear" w:pos="8505"/>
          <w:tab w:val="left" w:leader="dot" w:pos="4140"/>
          <w:tab w:val="left" w:pos="8640"/>
        </w:tabs>
        <w:rPr>
          <w:color w:val="FFFFFF"/>
        </w:rPr>
      </w:pPr>
      <w:r>
        <w:rPr>
          <w:color w:val="FFFFFF"/>
        </w:rPr>
        <w:t>#signature#</w:t>
      </w:r>
    </w:p>
    <w:p w14:paraId="63ACFA53" w14:textId="77777777" w:rsidR="0062343C" w:rsidRDefault="0062343C">
      <w:pPr>
        <w:pStyle w:val="RedaliaNormal"/>
        <w:tabs>
          <w:tab w:val="clear" w:pos="8505"/>
          <w:tab w:val="left" w:leader="dot" w:pos="4140"/>
          <w:tab w:val="left" w:pos="8640"/>
        </w:tabs>
      </w:pPr>
    </w:p>
    <w:p w14:paraId="7E0C1CF6" w14:textId="77777777" w:rsidR="0062343C" w:rsidRDefault="0062343C">
      <w:pPr>
        <w:pStyle w:val="RedaliaNormal"/>
        <w:pageBreakBefore/>
      </w:pPr>
    </w:p>
    <w:p w14:paraId="31C00F44" w14:textId="77777777" w:rsidR="004D7FD0" w:rsidRDefault="004D7FD0" w:rsidP="004D7FD0">
      <w:pPr>
        <w:pStyle w:val="RdaliaTitredossier"/>
      </w:pPr>
      <w:r>
        <w:t>ANNEXE : NANTISSEMENT OU CESSION DE CREANCES</w:t>
      </w:r>
    </w:p>
    <w:p w14:paraId="30166DF5" w14:textId="77777777" w:rsidR="0062343C" w:rsidRDefault="0062343C">
      <w:pPr>
        <w:pStyle w:val="RedaliaNormal"/>
      </w:pPr>
    </w:p>
    <w:p w14:paraId="67852A11" w14:textId="77777777" w:rsidR="0062343C" w:rsidRDefault="0062343C">
      <w:pPr>
        <w:pStyle w:val="RedaliaNormal"/>
      </w:pPr>
    </w:p>
    <w:p w14:paraId="7AABB4C0" w14:textId="77777777" w:rsidR="0062343C" w:rsidRDefault="00D8568D">
      <w:pPr>
        <w:pStyle w:val="RedaliaNormal"/>
      </w:pPr>
      <w:bookmarkStart w:id="26" w:name="formcheckbox_off_22"/>
      <w:r>
        <w:rPr>
          <w:rFonts w:ascii="Wingdings" w:eastAsia="Wingdings" w:hAnsi="Wingdings" w:cs="Wingdings"/>
        </w:rPr>
        <w:t></w:t>
      </w:r>
      <w:bookmarkEnd w:id="26"/>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28421D24" w14:textId="77777777" w:rsidR="0062343C" w:rsidRDefault="0062343C">
      <w:pPr>
        <w:pStyle w:val="RedaliaNormal"/>
      </w:pPr>
    </w:p>
    <w:p w14:paraId="0B64BD6E" w14:textId="77777777" w:rsidR="0062343C" w:rsidRDefault="00D8568D">
      <w:pPr>
        <w:pStyle w:val="RedaliaNormal"/>
        <w:jc w:val="center"/>
        <w:rPr>
          <w:b/>
        </w:rPr>
      </w:pPr>
      <w:proofErr w:type="gramStart"/>
      <w:r>
        <w:rPr>
          <w:b/>
        </w:rPr>
        <w:t>OU</w:t>
      </w:r>
      <w:proofErr w:type="gramEnd"/>
    </w:p>
    <w:p w14:paraId="32C3E626" w14:textId="77777777" w:rsidR="0062343C" w:rsidRDefault="0062343C">
      <w:pPr>
        <w:pStyle w:val="RedaliaNormal"/>
      </w:pPr>
    </w:p>
    <w:p w14:paraId="20611AB2" w14:textId="77777777" w:rsidR="0062343C" w:rsidRDefault="00D8568D">
      <w:pPr>
        <w:pStyle w:val="RedaliaNormal"/>
      </w:pPr>
      <w:bookmarkStart w:id="27" w:name="formcheckbox_off_23"/>
      <w:r>
        <w:rPr>
          <w:rFonts w:ascii="Wingdings" w:eastAsia="Wingdings" w:hAnsi="Wingdings" w:cs="Wingdings"/>
        </w:rPr>
        <w:t></w:t>
      </w:r>
      <w:bookmarkEnd w:id="27"/>
      <w:r>
        <w:t xml:space="preserve"> </w:t>
      </w:r>
      <w:r>
        <w:rPr>
          <w:b/>
        </w:rPr>
        <w:t>Copie délivrée en unique exemplaire</w:t>
      </w:r>
      <w:r>
        <w:t xml:space="preserve"> (1) pour être remise à l’établissement de crédit en cas de cession ou de nantissement de créance de :</w:t>
      </w:r>
    </w:p>
    <w:p w14:paraId="4849DECD" w14:textId="77777777" w:rsidR="0062343C" w:rsidRDefault="00D8568D">
      <w:pPr>
        <w:pStyle w:val="RedaliaNormal"/>
      </w:pPr>
      <w:r>
        <w:t>1 </w:t>
      </w:r>
      <w:bookmarkStart w:id="28" w:name="formcheckbox_off_24"/>
      <w:r>
        <w:rPr>
          <w:rFonts w:ascii="Wingdings" w:eastAsia="Wingdings" w:hAnsi="Wingdings" w:cs="Wingdings"/>
        </w:rPr>
        <w:t></w:t>
      </w:r>
      <w:bookmarkEnd w:id="28"/>
      <w:r>
        <w:t xml:space="preserve"> La totalité du marché dont le montant est de </w:t>
      </w:r>
      <w:r>
        <w:rPr>
          <w:i/>
        </w:rPr>
        <w:t>(indiquer le montant en chiffres et en lettres)</w:t>
      </w:r>
      <w:r>
        <w:t> : ……………………………………………………………………………………………………………</w:t>
      </w:r>
    </w:p>
    <w:p w14:paraId="54F54AE5" w14:textId="77777777" w:rsidR="0062343C" w:rsidRDefault="00D8568D">
      <w:pPr>
        <w:pStyle w:val="RedaliaNormal"/>
      </w:pPr>
      <w:r>
        <w:t>……………………………………………………………………………………………………………</w:t>
      </w:r>
    </w:p>
    <w:p w14:paraId="614706A9" w14:textId="77777777" w:rsidR="0062343C" w:rsidRDefault="00D8568D">
      <w:pPr>
        <w:pStyle w:val="RedaliaNormal"/>
      </w:pPr>
      <w:r>
        <w:t>……………………………………………………………………………………………………………</w:t>
      </w:r>
    </w:p>
    <w:p w14:paraId="7CD76891" w14:textId="77777777" w:rsidR="0062343C" w:rsidRDefault="00D8568D">
      <w:pPr>
        <w:pStyle w:val="RedaliaNormal"/>
      </w:pPr>
      <w:r>
        <w:t>2 </w:t>
      </w:r>
      <w:bookmarkStart w:id="29" w:name="formcheckbox_off_25"/>
      <w:r>
        <w:rPr>
          <w:rFonts w:ascii="Wingdings" w:eastAsia="Wingdings" w:hAnsi="Wingdings" w:cs="Wingdings"/>
        </w:rPr>
        <w:t></w:t>
      </w:r>
      <w:bookmarkEnd w:id="29"/>
      <w:r>
        <w:t xml:space="preserve"> La totalité du bon de commande n°…………………………………afférent au marché </w:t>
      </w:r>
      <w:r>
        <w:rPr>
          <w:i/>
        </w:rPr>
        <w:t>(indiquer le montant en chiffres et lettres)</w:t>
      </w:r>
      <w:r>
        <w:t> :</w:t>
      </w:r>
    </w:p>
    <w:p w14:paraId="6ED38772" w14:textId="77777777" w:rsidR="0062343C" w:rsidRDefault="00D8568D">
      <w:pPr>
        <w:pStyle w:val="RedaliaNormal"/>
      </w:pPr>
      <w:r>
        <w:t>……………………………………………………………………………………………………………</w:t>
      </w:r>
    </w:p>
    <w:p w14:paraId="44001B85" w14:textId="77777777" w:rsidR="0062343C" w:rsidRDefault="00D8568D">
      <w:pPr>
        <w:pStyle w:val="RedaliaNormal"/>
      </w:pPr>
      <w:r>
        <w:t>……………………………………………………………………………………………………………</w:t>
      </w:r>
    </w:p>
    <w:p w14:paraId="532CA7F0" w14:textId="77777777" w:rsidR="0062343C" w:rsidRDefault="00D8568D">
      <w:pPr>
        <w:pStyle w:val="RedaliaNormal"/>
      </w:pPr>
      <w:r>
        <w:t>……………………………………………………………………………………………………………</w:t>
      </w:r>
    </w:p>
    <w:p w14:paraId="73338E3B" w14:textId="77777777" w:rsidR="0062343C" w:rsidRDefault="00D8568D">
      <w:pPr>
        <w:pStyle w:val="RedaliaNormal"/>
      </w:pPr>
      <w:r>
        <w:t>3 </w:t>
      </w:r>
      <w:bookmarkStart w:id="30" w:name="formcheckbox_off_26"/>
      <w:r>
        <w:rPr>
          <w:rFonts w:ascii="Wingdings" w:eastAsia="Wingdings" w:hAnsi="Wingdings" w:cs="Wingdings"/>
        </w:rPr>
        <w:t></w:t>
      </w:r>
      <w:bookmarkEnd w:id="30"/>
      <w:r>
        <w:t xml:space="preserve"> La partie des prestations que le titulaire n’envisage pas de confier à des sous-traitants bénéficiant du paiement direct, est évaluée à </w:t>
      </w:r>
      <w:r>
        <w:rPr>
          <w:i/>
        </w:rPr>
        <w:t>(indiquer en chiffres et en lettres)</w:t>
      </w:r>
      <w:r>
        <w:t> : ……………………………………………………………………………………………………………</w:t>
      </w:r>
    </w:p>
    <w:p w14:paraId="1BE46ACB" w14:textId="77777777" w:rsidR="0062343C" w:rsidRDefault="00D8568D">
      <w:pPr>
        <w:pStyle w:val="RedaliaNormal"/>
      </w:pPr>
      <w:r>
        <w:t>……………………………………………………………………………………………………………</w:t>
      </w:r>
    </w:p>
    <w:p w14:paraId="24E19CE1" w14:textId="77777777" w:rsidR="0062343C" w:rsidRDefault="00D8568D">
      <w:pPr>
        <w:pStyle w:val="RedaliaNormal"/>
      </w:pPr>
      <w:r>
        <w:t>……………………………………………………………………………………………………………</w:t>
      </w:r>
    </w:p>
    <w:p w14:paraId="7E4C20E0" w14:textId="77777777" w:rsidR="0062343C" w:rsidRDefault="00D8568D">
      <w:pPr>
        <w:pStyle w:val="RedaliaNormal"/>
      </w:pPr>
      <w:r>
        <w:t>4 </w:t>
      </w:r>
      <w:bookmarkStart w:id="31" w:name="formcheckbox_off_27"/>
      <w:r>
        <w:rPr>
          <w:rFonts w:ascii="Wingdings" w:eastAsia="Wingdings" w:hAnsi="Wingdings" w:cs="Wingdings"/>
        </w:rPr>
        <w:t></w:t>
      </w:r>
      <w:bookmarkEnd w:id="31"/>
      <w:r>
        <w:t xml:space="preserve"> La partie des prestations évaluée à </w:t>
      </w:r>
      <w:r>
        <w:rPr>
          <w:i/>
        </w:rPr>
        <w:t>(indiquer le montant en chiffres et en lettres)</w:t>
      </w:r>
      <w:r>
        <w:t> : ……………………………………………………………………………………………………………</w:t>
      </w:r>
    </w:p>
    <w:p w14:paraId="499639F8" w14:textId="77777777" w:rsidR="0062343C" w:rsidRDefault="00D8568D">
      <w:pPr>
        <w:pStyle w:val="RedaliaNormal"/>
      </w:pPr>
      <w:r>
        <w:t>……………………………………………………………………………………………………………</w:t>
      </w:r>
    </w:p>
    <w:p w14:paraId="233ABE08" w14:textId="77777777" w:rsidR="0062343C" w:rsidRDefault="00D8568D">
      <w:pPr>
        <w:pStyle w:val="RedaliaNormal"/>
      </w:pPr>
      <w:r>
        <w:t>……………………………………………………………………………………………………………</w:t>
      </w:r>
    </w:p>
    <w:p w14:paraId="1F98F1B4" w14:textId="77777777" w:rsidR="0062343C" w:rsidRDefault="00D8568D">
      <w:pPr>
        <w:pStyle w:val="RedaliaNormal"/>
      </w:pPr>
      <w:proofErr w:type="gramStart"/>
      <w:r>
        <w:t>et</w:t>
      </w:r>
      <w:proofErr w:type="gramEnd"/>
      <w:r>
        <w:t xml:space="preserve"> devant être exécutée par</w:t>
      </w:r>
    </w:p>
    <w:p w14:paraId="497D5417" w14:textId="77777777" w:rsidR="0062343C" w:rsidRDefault="00D8568D">
      <w:pPr>
        <w:pStyle w:val="RedaliaNormal"/>
      </w:pPr>
      <w:r>
        <w:t>……………………………………………………………………………………………………...........</w:t>
      </w:r>
    </w:p>
    <w:p w14:paraId="680FDE0E" w14:textId="77777777" w:rsidR="0062343C" w:rsidRDefault="00D8568D">
      <w:pPr>
        <w:pStyle w:val="RedaliaNormal"/>
      </w:pPr>
      <w:proofErr w:type="gramStart"/>
      <w:r>
        <w:t>en</w:t>
      </w:r>
      <w:proofErr w:type="gramEnd"/>
      <w:r>
        <w:t xml:space="preserve"> qualité de :</w:t>
      </w:r>
    </w:p>
    <w:p w14:paraId="43C6A7E9" w14:textId="77777777" w:rsidR="0062343C" w:rsidRDefault="00D8568D">
      <w:pPr>
        <w:pStyle w:val="RedaliaNormal"/>
      </w:pPr>
      <w:bookmarkStart w:id="32" w:name="formcheckbox_off_28"/>
      <w:r>
        <w:rPr>
          <w:rFonts w:ascii="Wingdings" w:eastAsia="Wingdings" w:hAnsi="Wingdings" w:cs="Wingdings"/>
        </w:rPr>
        <w:t></w:t>
      </w:r>
      <w:bookmarkEnd w:id="32"/>
      <w:r>
        <w:t> membre d’un groupement d’entreprise</w:t>
      </w:r>
    </w:p>
    <w:p w14:paraId="372473E8" w14:textId="77777777" w:rsidR="0062343C" w:rsidRDefault="00D8568D">
      <w:pPr>
        <w:pStyle w:val="RedaliaNormal"/>
      </w:pPr>
      <w:bookmarkStart w:id="33" w:name="formcheckbox_off_29"/>
      <w:r>
        <w:rPr>
          <w:rFonts w:ascii="Wingdings" w:eastAsia="Wingdings" w:hAnsi="Wingdings" w:cs="Wingdings"/>
        </w:rPr>
        <w:t></w:t>
      </w:r>
      <w:bookmarkEnd w:id="33"/>
      <w:r>
        <w:t> sous-traitant</w:t>
      </w:r>
    </w:p>
    <w:p w14:paraId="0C7F5218" w14:textId="77777777" w:rsidR="0062343C" w:rsidRDefault="0062343C">
      <w:pPr>
        <w:pStyle w:val="RedaliaNormal"/>
      </w:pPr>
    </w:p>
    <w:p w14:paraId="0B7D08C9" w14:textId="77777777" w:rsidR="0062343C" w:rsidRDefault="0062343C">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62343C" w14:paraId="227FD9B4" w14:textId="77777777">
        <w:trPr>
          <w:cantSplit/>
        </w:trPr>
        <w:tc>
          <w:tcPr>
            <w:tcW w:w="9212" w:type="dxa"/>
            <w:tcMar>
              <w:top w:w="0" w:type="dxa"/>
              <w:left w:w="70" w:type="dxa"/>
              <w:bottom w:w="0" w:type="dxa"/>
              <w:right w:w="70" w:type="dxa"/>
            </w:tcMar>
          </w:tcPr>
          <w:p w14:paraId="56C6C4FC" w14:textId="77777777" w:rsidR="0062343C" w:rsidRDefault="00D8568D">
            <w:pPr>
              <w:pStyle w:val="RedaliaNormal"/>
            </w:pPr>
            <w:r>
              <w:t>A ………………………………………</w:t>
            </w:r>
            <w:proofErr w:type="gramStart"/>
            <w:r>
              <w:t>…….</w:t>
            </w:r>
            <w:proofErr w:type="gramEnd"/>
            <w:r>
              <w:t>.           le ……………………………………………..</w:t>
            </w:r>
          </w:p>
        </w:tc>
      </w:tr>
      <w:tr w:rsidR="0062343C" w14:paraId="422AF478" w14:textId="77777777">
        <w:trPr>
          <w:cantSplit/>
        </w:trPr>
        <w:tc>
          <w:tcPr>
            <w:tcW w:w="9212" w:type="dxa"/>
            <w:tcMar>
              <w:top w:w="0" w:type="dxa"/>
              <w:left w:w="70" w:type="dxa"/>
              <w:bottom w:w="0" w:type="dxa"/>
              <w:right w:w="70" w:type="dxa"/>
            </w:tcMar>
          </w:tcPr>
          <w:p w14:paraId="1DCFA649" w14:textId="77777777" w:rsidR="0062343C" w:rsidRDefault="00D8568D">
            <w:pPr>
              <w:pStyle w:val="RedaliaNormal"/>
            </w:pPr>
            <w:r>
              <w:t xml:space="preserve">                                                                             Signature (2)</w:t>
            </w:r>
          </w:p>
        </w:tc>
      </w:tr>
    </w:tbl>
    <w:p w14:paraId="04F1710B" w14:textId="77777777" w:rsidR="0062343C" w:rsidRDefault="0062343C">
      <w:pPr>
        <w:pStyle w:val="RedaliaNormal"/>
      </w:pPr>
    </w:p>
    <w:p w14:paraId="3D8A777B" w14:textId="77777777" w:rsidR="0062343C" w:rsidRDefault="0062343C">
      <w:pPr>
        <w:pStyle w:val="RedaliaNormal"/>
      </w:pPr>
    </w:p>
    <w:p w14:paraId="04168447" w14:textId="77777777" w:rsidR="0062343C" w:rsidRDefault="0062343C">
      <w:pPr>
        <w:pStyle w:val="RedaliaNormal"/>
      </w:pPr>
    </w:p>
    <w:p w14:paraId="6EDD3C0E" w14:textId="77777777" w:rsidR="0062343C" w:rsidRDefault="00D8568D">
      <w:pPr>
        <w:pStyle w:val="RdaliaLgende"/>
      </w:pPr>
      <w:r>
        <w:t>(1) Cochez la case qui correspond à votre choix, soit certification de cessibilité soit copie délivrée en unique exemplaire</w:t>
      </w:r>
    </w:p>
    <w:p w14:paraId="3855E1FE" w14:textId="77777777" w:rsidR="0062343C" w:rsidRDefault="00D8568D">
      <w:pPr>
        <w:pStyle w:val="RdaliaLgende"/>
      </w:pPr>
      <w:r>
        <w:t>(2) Date et signature originales</w:t>
      </w:r>
    </w:p>
    <w:p w14:paraId="51CB9F52" w14:textId="77777777" w:rsidR="0062343C" w:rsidRDefault="0062343C">
      <w:pPr>
        <w:pStyle w:val="RedaliaNormal"/>
        <w:pageBreakBefore/>
      </w:pPr>
    </w:p>
    <w:p w14:paraId="0BABE2A9" w14:textId="77777777" w:rsidR="004D7FD0" w:rsidRPr="004D7FD0" w:rsidRDefault="004D7FD0" w:rsidP="004D7FD0">
      <w:pPr>
        <w:pStyle w:val="RdaliaTitredossier"/>
        <w:rPr>
          <w:sz w:val="36"/>
          <w:szCs w:val="36"/>
        </w:rPr>
      </w:pPr>
      <w:r w:rsidRPr="004D7FD0">
        <w:rPr>
          <w:sz w:val="36"/>
          <w:szCs w:val="36"/>
        </w:rPr>
        <w:t>Annexe à l’acte d’engagement</w:t>
      </w:r>
    </w:p>
    <w:p w14:paraId="5C232703" w14:textId="77777777" w:rsidR="004D7FD0" w:rsidRPr="004D7FD0" w:rsidRDefault="004D7FD0" w:rsidP="004D7FD0">
      <w:pPr>
        <w:pStyle w:val="RdaliaTitredossier"/>
        <w:rPr>
          <w:sz w:val="36"/>
          <w:szCs w:val="36"/>
        </w:rPr>
      </w:pPr>
    </w:p>
    <w:p w14:paraId="4B9C9214" w14:textId="77777777" w:rsidR="004D7FD0" w:rsidRPr="004D7FD0" w:rsidRDefault="004D7FD0" w:rsidP="004D7FD0">
      <w:pPr>
        <w:pStyle w:val="RdaliaTitredossier"/>
        <w:rPr>
          <w:sz w:val="36"/>
          <w:szCs w:val="36"/>
        </w:rPr>
      </w:pPr>
      <w:r w:rsidRPr="004D7FD0">
        <w:rPr>
          <w:sz w:val="36"/>
          <w:szCs w:val="36"/>
        </w:rPr>
        <w:t>DECLARATION DE SOUS-TRAITANCE</w:t>
      </w:r>
    </w:p>
    <w:p w14:paraId="509CE9FF" w14:textId="77777777" w:rsidR="004D7FD0" w:rsidRDefault="004D7FD0">
      <w:pPr>
        <w:pStyle w:val="RdaliaTitreparagraphe"/>
      </w:pPr>
    </w:p>
    <w:p w14:paraId="2EC9C895" w14:textId="77777777" w:rsidR="0062343C" w:rsidRDefault="00D8568D">
      <w:pPr>
        <w:pStyle w:val="RdaliaTitreparagraphe"/>
      </w:pPr>
      <w:r>
        <w:t>Pouvoir adjudicateur : Agence Française de Développement</w:t>
      </w:r>
    </w:p>
    <w:p w14:paraId="0E20DA04" w14:textId="77777777" w:rsidR="0062343C" w:rsidRDefault="00D8568D">
      <w:pPr>
        <w:pStyle w:val="Standard"/>
        <w:numPr>
          <w:ilvl w:val="0"/>
          <w:numId w:val="18"/>
        </w:numPr>
      </w:pPr>
      <w:r>
        <w:t>Désignation de l’acheteur :</w:t>
      </w:r>
    </w:p>
    <w:p w14:paraId="1D5895C9" w14:textId="77777777" w:rsidR="0062343C" w:rsidRDefault="00D8568D">
      <w:pPr>
        <w:pStyle w:val="RedaliaNormal"/>
      </w:pPr>
      <w:r>
        <w:tab/>
      </w:r>
    </w:p>
    <w:p w14:paraId="6A76FAB0" w14:textId="77777777" w:rsidR="0062343C" w:rsidRDefault="00D8568D">
      <w:pPr>
        <w:pStyle w:val="RedaliaNormal"/>
      </w:pPr>
      <w:r>
        <w:tab/>
      </w:r>
    </w:p>
    <w:p w14:paraId="717C1464" w14:textId="77777777" w:rsidR="0062343C" w:rsidRDefault="0062343C">
      <w:pPr>
        <w:pStyle w:val="RedaliaRetraitavecpuce"/>
        <w:numPr>
          <w:ilvl w:val="0"/>
          <w:numId w:val="0"/>
        </w:numPr>
        <w:ind w:left="360"/>
      </w:pPr>
    </w:p>
    <w:p w14:paraId="40273418" w14:textId="77777777" w:rsidR="0062343C" w:rsidRDefault="00D8568D">
      <w:pPr>
        <w:pStyle w:val="Standard"/>
        <w:numPr>
          <w:ilvl w:val="0"/>
          <w:numId w:val="18"/>
        </w:numPr>
      </w:pPr>
      <w:r>
        <w:t>Personne habilitée à donner les renseignements relatifs aux nantissements ou cessions de créances :</w:t>
      </w:r>
    </w:p>
    <w:p w14:paraId="3B06489F" w14:textId="77777777" w:rsidR="0062343C" w:rsidRDefault="00D8568D">
      <w:pPr>
        <w:pStyle w:val="RedaliaNormal"/>
      </w:pPr>
      <w:r>
        <w:tab/>
      </w:r>
    </w:p>
    <w:p w14:paraId="7B1CD5AC" w14:textId="77777777" w:rsidR="0062343C" w:rsidRDefault="00D8568D">
      <w:pPr>
        <w:pStyle w:val="RedaliaNormal"/>
      </w:pPr>
      <w:r>
        <w:tab/>
      </w:r>
    </w:p>
    <w:p w14:paraId="1C3E267E" w14:textId="77777777" w:rsidR="0062343C" w:rsidRDefault="00D8568D">
      <w:pPr>
        <w:pStyle w:val="RdaliaTitreparagraphe"/>
      </w:pPr>
      <w:r>
        <w:t>Objet du marché</w:t>
      </w:r>
    </w:p>
    <w:p w14:paraId="17575EC2" w14:textId="77777777" w:rsidR="0062343C" w:rsidRDefault="00D8568D">
      <w:pPr>
        <w:pStyle w:val="RedaliaNormal"/>
        <w:rPr>
          <w:b/>
        </w:rPr>
      </w:pPr>
      <w:r>
        <w:rPr>
          <w:b/>
        </w:rPr>
        <w:t xml:space="preserve">Objet de la consultation : </w:t>
      </w:r>
      <w:r w:rsidR="00133F02">
        <w:rPr>
          <w:b/>
        </w:rPr>
        <w:t xml:space="preserve">PARAF/AFD/2023/2309 - </w:t>
      </w:r>
      <w:r>
        <w:rPr>
          <w:b/>
        </w:rPr>
        <w:t>Solution de paiement des prestations de voyages par carte logée</w:t>
      </w:r>
    </w:p>
    <w:p w14:paraId="0DDAE7AF" w14:textId="77777777" w:rsidR="0062343C" w:rsidRDefault="0062343C">
      <w:pPr>
        <w:pStyle w:val="RedaliaNormal"/>
      </w:pPr>
    </w:p>
    <w:p w14:paraId="21F6E8B0" w14:textId="77777777" w:rsidR="0062343C" w:rsidRDefault="00D8568D">
      <w:pPr>
        <w:pStyle w:val="RedaliaNormal"/>
      </w:pPr>
      <w:r>
        <w:t>Objet du marché : mise en place de cartes logées pour flux de facturation déplacements professionnels</w:t>
      </w:r>
    </w:p>
    <w:p w14:paraId="18495FB0" w14:textId="77777777" w:rsidR="0062343C" w:rsidRDefault="00D8568D">
      <w:pPr>
        <w:pStyle w:val="RdaliaTitreparagraphe"/>
      </w:pPr>
      <w:r>
        <w:t>Objet de la déclaration du sous-traitant</w:t>
      </w:r>
    </w:p>
    <w:p w14:paraId="51E89BCF" w14:textId="77777777" w:rsidR="0062343C" w:rsidRDefault="00D8568D">
      <w:pPr>
        <w:pStyle w:val="RedaliaNormal"/>
      </w:pPr>
      <w:r>
        <w:t>La présente déclaration de sous-traitance constitue :</w:t>
      </w:r>
    </w:p>
    <w:p w14:paraId="63AE28DE" w14:textId="77777777" w:rsidR="0062343C" w:rsidRDefault="0062343C">
      <w:pPr>
        <w:pStyle w:val="RedaliaNormal"/>
      </w:pPr>
    </w:p>
    <w:p w14:paraId="2B62B03B" w14:textId="77777777" w:rsidR="0062343C" w:rsidRDefault="00D8568D">
      <w:pPr>
        <w:pStyle w:val="RedaliaNormal"/>
      </w:pPr>
      <w:r>
        <w:rPr>
          <w:rFonts w:ascii="Wingdings" w:eastAsia="Wingdings" w:hAnsi="Wingdings" w:cs="Wingdings"/>
        </w:rPr>
        <w:t></w:t>
      </w:r>
      <w:r>
        <w:t xml:space="preserve"> Un document annexé à l’offre du soumissionnaire.</w:t>
      </w:r>
    </w:p>
    <w:p w14:paraId="040F8A46" w14:textId="77777777" w:rsidR="0062343C" w:rsidRDefault="0062343C">
      <w:pPr>
        <w:pStyle w:val="RedaliaNormal"/>
      </w:pPr>
    </w:p>
    <w:p w14:paraId="633853CE" w14:textId="77777777" w:rsidR="0062343C" w:rsidRDefault="00D8568D">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02F3DE68" w14:textId="77777777" w:rsidR="0062343C" w:rsidRDefault="0062343C">
      <w:pPr>
        <w:pStyle w:val="RedaliaNormal"/>
      </w:pPr>
    </w:p>
    <w:p w14:paraId="60A7E3B7" w14:textId="77777777" w:rsidR="0062343C" w:rsidRDefault="00D8568D">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23D7DC92" w14:textId="77777777" w:rsidR="0062343C" w:rsidRDefault="0062343C">
      <w:pPr>
        <w:pStyle w:val="RedaliaNormal"/>
      </w:pPr>
    </w:p>
    <w:p w14:paraId="2B358589" w14:textId="77777777" w:rsidR="0062343C" w:rsidRDefault="00D8568D">
      <w:pPr>
        <w:pStyle w:val="RdaliaTitreparagraphe"/>
      </w:pPr>
      <w:r>
        <w:t>Identification du soumissionnaire ou du titulaire</w:t>
      </w:r>
    </w:p>
    <w:p w14:paraId="3F50B0F6" w14:textId="77777777" w:rsidR="0062343C" w:rsidRDefault="00D8568D">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15A19F31" w14:textId="77777777" w:rsidR="0062343C" w:rsidRDefault="00D8568D">
      <w:pPr>
        <w:pStyle w:val="RedaliaNormal"/>
      </w:pPr>
      <w:r>
        <w:tab/>
      </w:r>
    </w:p>
    <w:p w14:paraId="7464DBC3" w14:textId="77777777" w:rsidR="0062343C" w:rsidRDefault="00D8568D">
      <w:pPr>
        <w:pStyle w:val="RedaliaNormal"/>
      </w:pPr>
      <w:r>
        <w:tab/>
      </w:r>
    </w:p>
    <w:p w14:paraId="5C4FB42F" w14:textId="77777777" w:rsidR="0062343C" w:rsidRDefault="00D8568D">
      <w:pPr>
        <w:pStyle w:val="RedaliaNormal"/>
      </w:pPr>
      <w:r>
        <w:lastRenderedPageBreak/>
        <w:tab/>
      </w:r>
    </w:p>
    <w:p w14:paraId="78C06216" w14:textId="77777777" w:rsidR="0062343C" w:rsidRDefault="0062343C">
      <w:pPr>
        <w:pStyle w:val="RedaliaNormal"/>
      </w:pPr>
    </w:p>
    <w:p w14:paraId="077FDF3B" w14:textId="77777777" w:rsidR="0062343C" w:rsidRDefault="00D8568D">
      <w:pPr>
        <w:pStyle w:val="RedaliaNormal"/>
      </w:pPr>
      <w:r>
        <w:t>Forme juridique du soumissionnaire individuel, du titulaire ou du membre du groupement (entreprise individuelle, SA, SARL, EURL, association, établissement public, etc.) :</w:t>
      </w:r>
    </w:p>
    <w:p w14:paraId="4FA38A03" w14:textId="77777777" w:rsidR="0062343C" w:rsidRDefault="00D8568D">
      <w:pPr>
        <w:pStyle w:val="RedaliaNormal"/>
      </w:pPr>
      <w:r>
        <w:tab/>
      </w:r>
    </w:p>
    <w:p w14:paraId="4FF27C0A" w14:textId="77777777" w:rsidR="0062343C" w:rsidRDefault="00D8568D">
      <w:pPr>
        <w:pStyle w:val="RedaliaNormal"/>
      </w:pPr>
      <w:r>
        <w:tab/>
      </w:r>
    </w:p>
    <w:p w14:paraId="248D7B81" w14:textId="77777777" w:rsidR="0062343C" w:rsidRDefault="00D8568D">
      <w:pPr>
        <w:pStyle w:val="RedaliaNormal"/>
      </w:pPr>
      <w:r>
        <w:tab/>
      </w:r>
    </w:p>
    <w:p w14:paraId="62C7BE9B" w14:textId="77777777" w:rsidR="0062343C" w:rsidRDefault="0062343C">
      <w:pPr>
        <w:pStyle w:val="RedaliaNormal"/>
      </w:pPr>
    </w:p>
    <w:p w14:paraId="23E829BC" w14:textId="77777777" w:rsidR="0062343C" w:rsidRDefault="00D8568D">
      <w:pPr>
        <w:pStyle w:val="RedaliaNormal"/>
      </w:pPr>
      <w:r>
        <w:t>En cas de groupement momentané d’entreprises, identification et coordonnées du mandataire du groupement :</w:t>
      </w:r>
    </w:p>
    <w:p w14:paraId="1C95DA94" w14:textId="77777777" w:rsidR="0062343C" w:rsidRDefault="00D8568D">
      <w:pPr>
        <w:pStyle w:val="RedaliaNormal"/>
      </w:pPr>
      <w:r>
        <w:tab/>
      </w:r>
    </w:p>
    <w:p w14:paraId="3BEF2BF8" w14:textId="77777777" w:rsidR="0062343C" w:rsidRDefault="00D8568D">
      <w:pPr>
        <w:pStyle w:val="RedaliaNormal"/>
      </w:pPr>
      <w:r>
        <w:tab/>
      </w:r>
    </w:p>
    <w:p w14:paraId="61769884" w14:textId="77777777" w:rsidR="0062343C" w:rsidRDefault="00D8568D">
      <w:pPr>
        <w:pStyle w:val="RedaliaNormal"/>
      </w:pPr>
      <w:r>
        <w:tab/>
      </w:r>
    </w:p>
    <w:p w14:paraId="1DC5EE7A" w14:textId="77777777" w:rsidR="0062343C" w:rsidRDefault="00D8568D">
      <w:pPr>
        <w:pStyle w:val="RdaliaTitreparagraphe"/>
      </w:pPr>
      <w:r>
        <w:t>Identification du sous-traitant</w:t>
      </w:r>
    </w:p>
    <w:p w14:paraId="4D5A6EB9" w14:textId="77777777" w:rsidR="0062343C" w:rsidRDefault="00D8568D">
      <w:pPr>
        <w:pStyle w:val="RedaliaNormal"/>
      </w:pPr>
      <w:r>
        <w:t>Nom commercial et dénomination sociale de l’unité ou de l’établissement qui exécutera la prestation, adresses postale et du siège social (si elle est différente de l’adresse postale), adresse électronique, numéros de téléphone et de télécopie, numéro SIRET :</w:t>
      </w:r>
    </w:p>
    <w:p w14:paraId="21569616" w14:textId="77777777" w:rsidR="0062343C" w:rsidRDefault="00D8568D">
      <w:pPr>
        <w:pStyle w:val="RedaliaNormal"/>
      </w:pPr>
      <w:r>
        <w:tab/>
      </w:r>
    </w:p>
    <w:p w14:paraId="11C88C88" w14:textId="77777777" w:rsidR="0062343C" w:rsidRDefault="00D8568D">
      <w:pPr>
        <w:pStyle w:val="RedaliaNormal"/>
      </w:pPr>
      <w:r>
        <w:tab/>
      </w:r>
    </w:p>
    <w:p w14:paraId="55C3FC45" w14:textId="77777777" w:rsidR="0062343C" w:rsidRDefault="00D8568D">
      <w:pPr>
        <w:pStyle w:val="RedaliaNormal"/>
      </w:pPr>
      <w:r>
        <w:tab/>
      </w:r>
    </w:p>
    <w:p w14:paraId="5AB1CC1D" w14:textId="77777777" w:rsidR="0062343C" w:rsidRDefault="0062343C">
      <w:pPr>
        <w:pStyle w:val="TitreN5"/>
        <w:tabs>
          <w:tab w:val="right" w:leader="dot" w:pos="10417"/>
        </w:tabs>
        <w:spacing w:before="0" w:after="0"/>
        <w:outlineLvl w:val="9"/>
        <w:rPr>
          <w:b/>
          <w:i w:val="0"/>
          <w:color w:val="0000FF"/>
          <w:sz w:val="20"/>
          <w:szCs w:val="24"/>
        </w:rPr>
      </w:pPr>
    </w:p>
    <w:p w14:paraId="71F067B2" w14:textId="77777777" w:rsidR="0062343C" w:rsidRDefault="00D8568D">
      <w:pPr>
        <w:pStyle w:val="RedaliaNormal"/>
      </w:pPr>
      <w:r>
        <w:t>Forme juridique du soumissionnaire individuel, du titulaire ou du membre du groupement (entreprise individuelle, SA, SARL, EURL, association, établissement public, etc.) :</w:t>
      </w:r>
    </w:p>
    <w:p w14:paraId="2EC71ED6" w14:textId="77777777" w:rsidR="0062343C" w:rsidRDefault="00D8568D">
      <w:pPr>
        <w:pStyle w:val="RedaliaNormal"/>
      </w:pPr>
      <w:r>
        <w:tab/>
      </w:r>
    </w:p>
    <w:p w14:paraId="27F6C54B" w14:textId="77777777" w:rsidR="0062343C" w:rsidRDefault="00D8568D">
      <w:pPr>
        <w:pStyle w:val="RedaliaNormal"/>
      </w:pPr>
      <w:r>
        <w:tab/>
      </w:r>
    </w:p>
    <w:p w14:paraId="40FBA803" w14:textId="77777777" w:rsidR="0062343C" w:rsidRDefault="00D8568D">
      <w:pPr>
        <w:pStyle w:val="RedaliaNormal"/>
      </w:pPr>
      <w:r>
        <w:tab/>
      </w:r>
    </w:p>
    <w:p w14:paraId="116945CC" w14:textId="77777777" w:rsidR="0062343C" w:rsidRDefault="0062343C">
      <w:pPr>
        <w:pStyle w:val="RedaliaNormal"/>
      </w:pPr>
    </w:p>
    <w:p w14:paraId="0EA75A43" w14:textId="77777777" w:rsidR="0062343C" w:rsidRDefault="00D8568D">
      <w:pPr>
        <w:pStyle w:val="RedaliaNormal"/>
      </w:pPr>
      <w:r>
        <w:t xml:space="preserve">Personne(s) physique(s) ayant le pouvoir d’engager le sous-traitant : (Indiquer le nom, prénom et la qualité de chaque personne) :  </w:t>
      </w:r>
    </w:p>
    <w:p w14:paraId="453E63D4" w14:textId="77777777" w:rsidR="0062343C" w:rsidRDefault="00D8568D">
      <w:pPr>
        <w:pStyle w:val="RedaliaNormal"/>
      </w:pPr>
      <w:r>
        <w:tab/>
      </w:r>
    </w:p>
    <w:p w14:paraId="05888B4B" w14:textId="77777777" w:rsidR="0062343C" w:rsidRDefault="00D8568D">
      <w:pPr>
        <w:pStyle w:val="RedaliaNormal"/>
      </w:pPr>
      <w:r>
        <w:tab/>
      </w:r>
    </w:p>
    <w:p w14:paraId="62547677" w14:textId="77777777" w:rsidR="0062343C" w:rsidRDefault="00D8568D">
      <w:pPr>
        <w:pStyle w:val="RedaliaNormal"/>
      </w:pPr>
      <w:r>
        <w:tab/>
      </w:r>
    </w:p>
    <w:p w14:paraId="5D51923D" w14:textId="77777777" w:rsidR="0062343C" w:rsidRDefault="0062343C">
      <w:pPr>
        <w:pStyle w:val="RedaliaNormal"/>
      </w:pPr>
    </w:p>
    <w:p w14:paraId="1D64144A" w14:textId="77777777" w:rsidR="0062343C" w:rsidRDefault="00D8568D">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236B2477" w14:textId="77777777" w:rsidR="0062343C" w:rsidRDefault="0062343C">
      <w:pPr>
        <w:pStyle w:val="RedaliaNormal"/>
        <w:rPr>
          <w:sz w:val="12"/>
          <w:szCs w:val="10"/>
        </w:rPr>
      </w:pPr>
    </w:p>
    <w:p w14:paraId="6062AAF1" w14:textId="77777777" w:rsidR="0062343C" w:rsidRDefault="00D8568D">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4444C4DB" w14:textId="77777777" w:rsidR="0062343C" w:rsidRDefault="00D8568D">
      <w:pPr>
        <w:pStyle w:val="RdaliaTitreparagraphe"/>
      </w:pPr>
      <w:r>
        <w:t>Nature des prestations sous-traitées</w:t>
      </w:r>
    </w:p>
    <w:p w14:paraId="1D40CF37" w14:textId="77777777" w:rsidR="0062343C" w:rsidRDefault="00D8568D">
      <w:pPr>
        <w:pStyle w:val="RedaliaNormal"/>
      </w:pPr>
      <w:r>
        <w:rPr>
          <w:b/>
        </w:rPr>
        <w:t>Nature des prestations sous-traitées</w:t>
      </w:r>
      <w:r>
        <w:t> :</w:t>
      </w:r>
      <w:r>
        <w:tab/>
      </w:r>
    </w:p>
    <w:p w14:paraId="5A5A39A9" w14:textId="77777777" w:rsidR="0062343C" w:rsidRDefault="00D8568D">
      <w:pPr>
        <w:pStyle w:val="RedaliaNormal"/>
      </w:pPr>
      <w:r>
        <w:tab/>
      </w:r>
    </w:p>
    <w:p w14:paraId="5262E993" w14:textId="77777777" w:rsidR="0062343C" w:rsidRDefault="0062343C">
      <w:pPr>
        <w:pStyle w:val="RedaliaNormal"/>
      </w:pPr>
    </w:p>
    <w:p w14:paraId="37A79CCC" w14:textId="77777777" w:rsidR="0062343C" w:rsidRDefault="00D8568D">
      <w:pPr>
        <w:pStyle w:val="RedaliaNormal"/>
        <w:rPr>
          <w:b/>
        </w:rPr>
      </w:pPr>
      <w:r>
        <w:rPr>
          <w:b/>
        </w:rPr>
        <w:t>Sous-traitance de traitement de données à caractère personnel :</w:t>
      </w:r>
    </w:p>
    <w:p w14:paraId="34370345" w14:textId="77777777" w:rsidR="0062343C" w:rsidRDefault="00D8568D">
      <w:pPr>
        <w:pStyle w:val="RedaliaNormal"/>
        <w:rPr>
          <w:bCs/>
          <w:i/>
          <w:iCs/>
          <w:sz w:val="18"/>
          <w:szCs w:val="16"/>
        </w:rPr>
      </w:pPr>
      <w:r>
        <w:rPr>
          <w:bCs/>
          <w:i/>
          <w:iCs/>
          <w:sz w:val="18"/>
          <w:szCs w:val="16"/>
        </w:rPr>
        <w:t>(À compléter le cas échéant)</w:t>
      </w:r>
    </w:p>
    <w:p w14:paraId="3D853AA5" w14:textId="77777777" w:rsidR="0062343C" w:rsidRDefault="00D8568D">
      <w:pPr>
        <w:pStyle w:val="RedaliaNormal"/>
      </w:pPr>
      <w:r>
        <w:tab/>
      </w:r>
    </w:p>
    <w:p w14:paraId="3B2797D8" w14:textId="77777777" w:rsidR="0062343C" w:rsidRDefault="00D8568D">
      <w:pPr>
        <w:pStyle w:val="RedaliaNormal"/>
      </w:pPr>
      <w:r>
        <w:tab/>
      </w:r>
    </w:p>
    <w:p w14:paraId="78F91361" w14:textId="77777777" w:rsidR="0062343C" w:rsidRDefault="0062343C">
      <w:pPr>
        <w:pStyle w:val="RedaliaNormal"/>
      </w:pPr>
    </w:p>
    <w:p w14:paraId="06696F3F" w14:textId="77777777" w:rsidR="0062343C" w:rsidRDefault="00D8568D">
      <w:pPr>
        <w:pStyle w:val="RedaliaNormal"/>
      </w:pPr>
      <w:r>
        <w:t>Le sous-traitant est autorisé à traiter les données à caractère personnel nécessaires pour fournir le (ou les) service(s) suivant(s) : ……………</w:t>
      </w:r>
    </w:p>
    <w:p w14:paraId="15DD72DF" w14:textId="77777777" w:rsidR="0062343C" w:rsidRDefault="0062343C">
      <w:pPr>
        <w:pStyle w:val="RedaliaNormal"/>
      </w:pPr>
    </w:p>
    <w:p w14:paraId="6B8C8437" w14:textId="77777777" w:rsidR="0062343C" w:rsidRDefault="00D8568D">
      <w:pPr>
        <w:pStyle w:val="RedaliaNormal"/>
      </w:pPr>
      <w:r>
        <w:t>La durée du traitement est : ………</w:t>
      </w:r>
      <w:proofErr w:type="gramStart"/>
      <w:r>
        <w:t>…….</w:t>
      </w:r>
      <w:proofErr w:type="gramEnd"/>
      <w:r>
        <w:t>.</w:t>
      </w:r>
    </w:p>
    <w:p w14:paraId="08B91C75" w14:textId="77777777" w:rsidR="0062343C" w:rsidRDefault="0062343C">
      <w:pPr>
        <w:pStyle w:val="RedaliaNormal"/>
      </w:pPr>
    </w:p>
    <w:p w14:paraId="40856C53" w14:textId="77777777" w:rsidR="0062343C" w:rsidRDefault="00D8568D">
      <w:pPr>
        <w:pStyle w:val="RedaliaNormal"/>
      </w:pPr>
      <w:r>
        <w:t>La nature des opérations réalisées sur les données est : ………………….</w:t>
      </w:r>
    </w:p>
    <w:p w14:paraId="5999925A" w14:textId="77777777" w:rsidR="0062343C" w:rsidRDefault="0062343C">
      <w:pPr>
        <w:pStyle w:val="RedaliaNormal"/>
      </w:pPr>
    </w:p>
    <w:p w14:paraId="73907D9B" w14:textId="77777777" w:rsidR="0062343C" w:rsidRDefault="00D8568D">
      <w:pPr>
        <w:pStyle w:val="RedaliaNormal"/>
      </w:pPr>
      <w:r>
        <w:t>La (ou les) finalité(s) du traitement est (sont) : ……………</w:t>
      </w:r>
    </w:p>
    <w:p w14:paraId="092F8744" w14:textId="77777777" w:rsidR="0062343C" w:rsidRDefault="0062343C">
      <w:pPr>
        <w:pStyle w:val="RedaliaNormal"/>
      </w:pPr>
    </w:p>
    <w:p w14:paraId="7F64FB2A" w14:textId="77777777" w:rsidR="0062343C" w:rsidRDefault="00D8568D">
      <w:pPr>
        <w:pStyle w:val="RedaliaNormal"/>
      </w:pPr>
      <w:r>
        <w:t>Les données à caractère personnel traitées sont : ………………</w:t>
      </w:r>
    </w:p>
    <w:p w14:paraId="600474B0" w14:textId="77777777" w:rsidR="0062343C" w:rsidRDefault="0062343C">
      <w:pPr>
        <w:pStyle w:val="RedaliaNormal"/>
      </w:pPr>
    </w:p>
    <w:p w14:paraId="25FD7CA6" w14:textId="77777777" w:rsidR="0062343C" w:rsidRDefault="00D8568D">
      <w:pPr>
        <w:pStyle w:val="RedaliaNormal"/>
      </w:pPr>
      <w:r>
        <w:t>Les catégories de personnes concernées sont : ………………….</w:t>
      </w:r>
    </w:p>
    <w:p w14:paraId="08A3B7B0" w14:textId="77777777" w:rsidR="0062343C" w:rsidRDefault="0062343C">
      <w:pPr>
        <w:pStyle w:val="RedaliaNormal"/>
      </w:pPr>
    </w:p>
    <w:p w14:paraId="0BCA8414" w14:textId="77777777" w:rsidR="0062343C" w:rsidRDefault="00D8568D">
      <w:pPr>
        <w:pStyle w:val="RedaliaNormal"/>
      </w:pPr>
      <w:r>
        <w:t>Le soumissionnaire/titulaire déclare que :</w:t>
      </w:r>
    </w:p>
    <w:p w14:paraId="73399C06" w14:textId="77777777" w:rsidR="0062343C" w:rsidRDefault="00D8568D">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04238B31" w14:textId="77777777" w:rsidR="0062343C" w:rsidRDefault="00D8568D">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629F97C3" w14:textId="77777777" w:rsidR="0062343C" w:rsidRDefault="0062343C">
      <w:pPr>
        <w:pStyle w:val="RedaliaNormal"/>
      </w:pPr>
    </w:p>
    <w:p w14:paraId="1F8E0030" w14:textId="77777777" w:rsidR="0062343C" w:rsidRDefault="00D8568D">
      <w:pPr>
        <w:pStyle w:val="RdaliaTitreparagraphe"/>
      </w:pPr>
      <w:r>
        <w:t>Prix des prestations sous-traitées</w:t>
      </w:r>
    </w:p>
    <w:p w14:paraId="25A9FDF1" w14:textId="77777777" w:rsidR="0062343C" w:rsidRDefault="00D8568D">
      <w:pPr>
        <w:pStyle w:val="RedaliaNormal"/>
      </w:pPr>
      <w:r>
        <w:rPr>
          <w:b/>
        </w:rPr>
        <w:t>Montant des prestations sous-traitées</w:t>
      </w:r>
      <w:r>
        <w:t xml:space="preserve"> :</w:t>
      </w:r>
    </w:p>
    <w:p w14:paraId="057FCB7D" w14:textId="77777777" w:rsidR="0062343C" w:rsidRDefault="0062343C">
      <w:pPr>
        <w:pStyle w:val="RedaliaNormal"/>
      </w:pPr>
    </w:p>
    <w:p w14:paraId="12AE3216" w14:textId="77777777" w:rsidR="0062343C" w:rsidRDefault="00D8568D">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3FC427E5" w14:textId="77777777" w:rsidR="0062343C" w:rsidRDefault="0062343C">
      <w:pPr>
        <w:pStyle w:val="RedaliaNormal"/>
      </w:pPr>
    </w:p>
    <w:p w14:paraId="633B54FB" w14:textId="77777777" w:rsidR="0062343C" w:rsidRDefault="00D8568D">
      <w:pPr>
        <w:pStyle w:val="RedaliaNormal"/>
      </w:pPr>
      <w:r>
        <w:rPr>
          <w:b/>
        </w:rPr>
        <w:t>a)</w:t>
      </w:r>
      <w:r>
        <w:t xml:space="preserve"> Montant du contrat de sous-traitance dans le cas de prestations ne relevant pas du b) ci-dessous :</w:t>
      </w:r>
    </w:p>
    <w:p w14:paraId="76380463" w14:textId="77777777" w:rsidR="0062343C" w:rsidRDefault="00D8568D">
      <w:pPr>
        <w:pStyle w:val="RedaliaNormal"/>
      </w:pPr>
      <w:r>
        <w:t>- Taux de la TVA : ……………………………</w:t>
      </w:r>
      <w:proofErr w:type="gramStart"/>
      <w:r>
        <w:t>…….</w:t>
      </w:r>
      <w:proofErr w:type="gramEnd"/>
      <w:r>
        <w:t>.</w:t>
      </w:r>
    </w:p>
    <w:p w14:paraId="5E0D36AF" w14:textId="77777777" w:rsidR="0062343C" w:rsidRDefault="00D8568D">
      <w:pPr>
        <w:pStyle w:val="RedaliaNormal"/>
      </w:pPr>
      <w:r>
        <w:t>- Montant HT (€) : ……………………</w:t>
      </w:r>
      <w:proofErr w:type="gramStart"/>
      <w:r>
        <w:t>…….</w:t>
      </w:r>
      <w:proofErr w:type="gramEnd"/>
      <w:r>
        <w:t>.</w:t>
      </w:r>
    </w:p>
    <w:p w14:paraId="3BF7C6FE" w14:textId="77777777" w:rsidR="0062343C" w:rsidRDefault="00D8568D">
      <w:pPr>
        <w:pStyle w:val="RedaliaNormal"/>
      </w:pPr>
      <w:r>
        <w:t>- Montant TTC (€) : …………………………</w:t>
      </w:r>
    </w:p>
    <w:p w14:paraId="2B99DBEF" w14:textId="77777777" w:rsidR="0062343C" w:rsidRDefault="0062343C">
      <w:pPr>
        <w:pStyle w:val="RedaliaNormal"/>
      </w:pPr>
    </w:p>
    <w:p w14:paraId="48973B9C" w14:textId="77777777" w:rsidR="0062343C" w:rsidRDefault="00D8568D">
      <w:pPr>
        <w:pStyle w:val="RedaliaNormal"/>
      </w:pPr>
      <w:r>
        <w:rPr>
          <w:b/>
        </w:rPr>
        <w:t>b)</w:t>
      </w:r>
      <w:r>
        <w:t xml:space="preserve"> Montant du contrat de sous-traitance dans le cas de travaux sous-traités relevant de l’article 283-2 </w:t>
      </w:r>
      <w:proofErr w:type="spellStart"/>
      <w:r>
        <w:t>nonies</w:t>
      </w:r>
      <w:proofErr w:type="spellEnd"/>
      <w:r>
        <w:t xml:space="preserve"> du Code général des impôts :</w:t>
      </w:r>
    </w:p>
    <w:p w14:paraId="6CD6BD11" w14:textId="77777777" w:rsidR="0062343C" w:rsidRDefault="00D8568D">
      <w:pPr>
        <w:pStyle w:val="RedaliaNormal"/>
      </w:pPr>
      <w:r>
        <w:t>- Taux de la TVA : auto-liquidation (la TVA est due par le titulaire)</w:t>
      </w:r>
    </w:p>
    <w:p w14:paraId="05201683" w14:textId="77777777" w:rsidR="0062343C" w:rsidRDefault="00D8568D">
      <w:pPr>
        <w:pStyle w:val="RedaliaNormal"/>
      </w:pPr>
      <w:r>
        <w:t>- Montant hors TVA (€) : ……………………</w:t>
      </w:r>
      <w:proofErr w:type="gramStart"/>
      <w:r>
        <w:t>…….</w:t>
      </w:r>
      <w:proofErr w:type="gramEnd"/>
      <w:r>
        <w:t>.</w:t>
      </w:r>
    </w:p>
    <w:p w14:paraId="3B0C5145" w14:textId="77777777" w:rsidR="0062343C" w:rsidRDefault="0062343C">
      <w:pPr>
        <w:pStyle w:val="RedaliaNormal"/>
      </w:pPr>
    </w:p>
    <w:p w14:paraId="629687F3" w14:textId="77777777" w:rsidR="0062343C" w:rsidRDefault="00D8568D">
      <w:pPr>
        <w:pStyle w:val="RedaliaNormal"/>
      </w:pPr>
      <w:r>
        <w:rPr>
          <w:b/>
        </w:rPr>
        <w:t>Modalités de variation des prix</w:t>
      </w:r>
      <w:r>
        <w:t xml:space="preserve"> : </w:t>
      </w:r>
      <w:r>
        <w:tab/>
      </w:r>
    </w:p>
    <w:p w14:paraId="43EA64D8" w14:textId="77777777" w:rsidR="0062343C" w:rsidRDefault="00D8568D">
      <w:pPr>
        <w:pStyle w:val="RedaliaNormal"/>
      </w:pPr>
      <w:r>
        <w:tab/>
      </w:r>
    </w:p>
    <w:p w14:paraId="122B9E12" w14:textId="77777777" w:rsidR="0062343C" w:rsidRDefault="0062343C">
      <w:pPr>
        <w:pStyle w:val="RedaliaNormal"/>
      </w:pPr>
    </w:p>
    <w:p w14:paraId="2E5BC5B9" w14:textId="77777777" w:rsidR="0062343C" w:rsidRDefault="00D8568D">
      <w:pPr>
        <w:pStyle w:val="RedaliaNormal"/>
      </w:pPr>
      <w:r>
        <w:t xml:space="preserve">Le titulaire déclare que son sous-traitant remplit les conditions pour avoir </w:t>
      </w:r>
      <w:r>
        <w:rPr>
          <w:b/>
        </w:rPr>
        <w:t>droit au paiement direct :</w:t>
      </w:r>
    </w:p>
    <w:p w14:paraId="11BD11FE" w14:textId="77777777" w:rsidR="0062343C" w:rsidRDefault="00D8568D">
      <w:pPr>
        <w:pStyle w:val="RedaliaNormal"/>
        <w:rPr>
          <w:i/>
          <w:iCs/>
          <w:sz w:val="20"/>
          <w:szCs w:val="18"/>
        </w:rPr>
      </w:pPr>
      <w:r>
        <w:rPr>
          <w:i/>
          <w:iCs/>
          <w:sz w:val="20"/>
          <w:szCs w:val="18"/>
        </w:rPr>
        <w:t>(Art R. 2193-10 ou Art R. 2393-33 du Code de la commande publique)</w:t>
      </w:r>
    </w:p>
    <w:p w14:paraId="1D67F134" w14:textId="77777777" w:rsidR="0062343C" w:rsidRDefault="0062343C">
      <w:pPr>
        <w:pStyle w:val="RedaliaNormal"/>
        <w:rPr>
          <w:i/>
          <w:iCs/>
          <w:sz w:val="12"/>
          <w:szCs w:val="10"/>
        </w:rPr>
      </w:pPr>
    </w:p>
    <w:p w14:paraId="379D06A6" w14:textId="77777777" w:rsidR="0062343C" w:rsidRDefault="00D8568D">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1E14CEF8" w14:textId="77777777" w:rsidR="0062343C" w:rsidRDefault="00D8568D">
      <w:pPr>
        <w:pStyle w:val="RdaliaTitreparagraphe"/>
      </w:pPr>
      <w:r>
        <w:t>Condition de paiement</w:t>
      </w:r>
    </w:p>
    <w:p w14:paraId="1F54D092" w14:textId="77777777" w:rsidR="0062343C" w:rsidRDefault="00D8568D">
      <w:pPr>
        <w:pStyle w:val="RedaliaNormal"/>
      </w:pPr>
      <w:r>
        <w:t>Références bancaires :</w:t>
      </w:r>
    </w:p>
    <w:p w14:paraId="13D227AA" w14:textId="77777777" w:rsidR="0062343C" w:rsidRDefault="00D8568D">
      <w:pPr>
        <w:pStyle w:val="RdaliaLgende"/>
      </w:pPr>
      <w:r>
        <w:t>(Joindre un IBAN)</w:t>
      </w:r>
    </w:p>
    <w:p w14:paraId="00486833" w14:textId="77777777" w:rsidR="0062343C" w:rsidRDefault="0062343C">
      <w:pPr>
        <w:pStyle w:val="RedaliaNormal"/>
      </w:pPr>
    </w:p>
    <w:p w14:paraId="74D20BEB" w14:textId="77777777" w:rsidR="0062343C" w:rsidRDefault="00D8568D">
      <w:pPr>
        <w:pStyle w:val="RedaliaNormal"/>
      </w:pPr>
      <w:r>
        <w:t xml:space="preserve">IBAN : </w:t>
      </w:r>
      <w:r>
        <w:tab/>
      </w:r>
    </w:p>
    <w:p w14:paraId="39203AB2" w14:textId="77777777" w:rsidR="0062343C" w:rsidRDefault="00D8568D">
      <w:pPr>
        <w:pStyle w:val="RedaliaNormal"/>
      </w:pPr>
      <w:r>
        <w:t xml:space="preserve">BIC : </w:t>
      </w:r>
      <w:r>
        <w:tab/>
      </w:r>
    </w:p>
    <w:p w14:paraId="24789E59" w14:textId="77777777" w:rsidR="0062343C" w:rsidRDefault="0062343C">
      <w:pPr>
        <w:pStyle w:val="RedaliaNormal"/>
      </w:pPr>
    </w:p>
    <w:p w14:paraId="425F9473" w14:textId="77777777" w:rsidR="0062343C" w:rsidRDefault="00D8568D">
      <w:pPr>
        <w:pStyle w:val="RedaliaNormal"/>
      </w:pPr>
      <w:r>
        <w:t>Le sous-traitant demande à bénéficier d’une avance :</w:t>
      </w:r>
    </w:p>
    <w:p w14:paraId="67CECAA1" w14:textId="77777777" w:rsidR="0062343C" w:rsidRDefault="0062343C">
      <w:pPr>
        <w:pStyle w:val="RedaliaNormal"/>
        <w:rPr>
          <w:sz w:val="12"/>
          <w:szCs w:val="10"/>
        </w:rPr>
      </w:pPr>
    </w:p>
    <w:p w14:paraId="03406DF1" w14:textId="77777777" w:rsidR="0062343C" w:rsidRDefault="00D8568D">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59C655CB" w14:textId="77777777" w:rsidR="0062343C" w:rsidRDefault="00D8568D">
      <w:pPr>
        <w:pStyle w:val="RdaliaTitreparagraphe"/>
        <w:jc w:val="both"/>
      </w:pPr>
      <w:r>
        <w:t>Durée du contrat de sous-traitance en nombre de mois</w:t>
      </w:r>
    </w:p>
    <w:p w14:paraId="28D64323" w14:textId="77777777" w:rsidR="0062343C" w:rsidRDefault="00D8568D">
      <w:pPr>
        <w:pStyle w:val="RdaliaLgende"/>
        <w:ind w:left="0" w:firstLine="0"/>
      </w:pPr>
      <w:r>
        <w:t>(Nota : Si la durée indiquée dans le contrat de sous-traitance ne correspond pas à un nombre entier, arrondir au nombre entier supérieur. Ex : 20 jours = 1 mois, 1 mois et 2 semaines = 2 mois, etc.)</w:t>
      </w:r>
    </w:p>
    <w:p w14:paraId="3EDA5FE5" w14:textId="77777777" w:rsidR="0062343C" w:rsidRDefault="00D8568D">
      <w:pPr>
        <w:pStyle w:val="RedaliaNormal"/>
        <w:jc w:val="left"/>
      </w:pPr>
      <w:r>
        <w:t>La durée du contrat de sous-traitance en nombre de mois est de :</w:t>
      </w:r>
    </w:p>
    <w:p w14:paraId="5A9DA749" w14:textId="77777777" w:rsidR="0062343C" w:rsidRDefault="00D8568D">
      <w:pPr>
        <w:pStyle w:val="RdaliaTitreparagraphe"/>
        <w:jc w:val="both"/>
      </w:pPr>
      <w:r>
        <w:t>Capacités du sous-traitant</w:t>
      </w:r>
    </w:p>
    <w:p w14:paraId="6D278637" w14:textId="77777777" w:rsidR="0062343C" w:rsidRDefault="00D8568D">
      <w:pPr>
        <w:pStyle w:val="RdaliaLgende"/>
        <w:ind w:left="0" w:firstLine="0"/>
      </w:pPr>
      <w:r>
        <w:t>(Nota : ces renseignements ne sont nécessaires que lorsque l’acheteur les exige et qu’ils n’ont pas été déjà transmis dans le cadre du DC2 -voir rubrique H du DC2.)</w:t>
      </w:r>
    </w:p>
    <w:p w14:paraId="2054DEFF" w14:textId="77777777" w:rsidR="0062343C" w:rsidRDefault="0062343C">
      <w:pPr>
        <w:pStyle w:val="RedaliaNormal"/>
      </w:pPr>
    </w:p>
    <w:p w14:paraId="72FBAF94" w14:textId="77777777" w:rsidR="0062343C" w:rsidRDefault="00D8568D">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C8BC3E4" w14:textId="77777777" w:rsidR="0062343C" w:rsidRDefault="0062343C">
      <w:pPr>
        <w:pStyle w:val="RedaliaNormal"/>
      </w:pPr>
    </w:p>
    <w:p w14:paraId="58E6D6DF" w14:textId="77777777" w:rsidR="0062343C" w:rsidRDefault="00D8568D">
      <w:pPr>
        <w:pStyle w:val="RedaliaNormal"/>
      </w:pPr>
      <w:r>
        <w:t xml:space="preserve"> </w:t>
      </w:r>
    </w:p>
    <w:p w14:paraId="2ACE0912" w14:textId="77777777" w:rsidR="0062343C" w:rsidRDefault="0062343C">
      <w:pPr>
        <w:pStyle w:val="RedaliaNormal"/>
      </w:pPr>
    </w:p>
    <w:p w14:paraId="3D3ECC22" w14:textId="77777777" w:rsidR="0062343C" w:rsidRDefault="00D8568D">
      <w:pPr>
        <w:pStyle w:val="RedaliaNormal"/>
      </w:pPr>
      <w:r>
        <w:t>Le cas échéant, adresse internet à laquelle les documents justificatifs et moyens de preuve sont accessibles directement et gratuitement, ainsi que l’ensemble des renseignements nécessaires pour y accéder :</w:t>
      </w:r>
    </w:p>
    <w:p w14:paraId="2D2A10F7" w14:textId="77777777" w:rsidR="0062343C" w:rsidRDefault="0062343C">
      <w:pPr>
        <w:pStyle w:val="RedaliaNormal"/>
      </w:pPr>
    </w:p>
    <w:p w14:paraId="41D99AB0" w14:textId="77777777" w:rsidR="0062343C" w:rsidRDefault="00D8568D">
      <w:pPr>
        <w:pStyle w:val="RedaliaNormal"/>
      </w:pPr>
      <w:r>
        <w:t xml:space="preserve">- Adresse internet : </w:t>
      </w:r>
      <w:r>
        <w:tab/>
      </w:r>
    </w:p>
    <w:p w14:paraId="54102C4D" w14:textId="77777777" w:rsidR="0062343C" w:rsidRDefault="00D8568D">
      <w:pPr>
        <w:pStyle w:val="RedaliaNormal"/>
      </w:pPr>
      <w:r>
        <w:tab/>
      </w:r>
    </w:p>
    <w:p w14:paraId="0B806210" w14:textId="77777777" w:rsidR="0062343C" w:rsidRDefault="0062343C">
      <w:pPr>
        <w:pStyle w:val="RedaliaNormal"/>
      </w:pPr>
    </w:p>
    <w:p w14:paraId="573EBC5A" w14:textId="77777777" w:rsidR="0062343C" w:rsidRDefault="0062343C">
      <w:pPr>
        <w:pStyle w:val="RedaliaNormal"/>
      </w:pPr>
    </w:p>
    <w:p w14:paraId="1CCCBFE9" w14:textId="77777777" w:rsidR="0062343C" w:rsidRDefault="00D8568D">
      <w:pPr>
        <w:pStyle w:val="RedaliaNormal"/>
      </w:pPr>
      <w:r>
        <w:t xml:space="preserve">- Renseignements nécessaires pour y accéder : </w:t>
      </w:r>
      <w:r>
        <w:tab/>
      </w:r>
    </w:p>
    <w:p w14:paraId="75EB00BE" w14:textId="77777777" w:rsidR="0062343C" w:rsidRDefault="00D8568D">
      <w:pPr>
        <w:pStyle w:val="RedaliaNormal"/>
      </w:pPr>
      <w:r>
        <w:lastRenderedPageBreak/>
        <w:tab/>
      </w:r>
    </w:p>
    <w:p w14:paraId="53887494" w14:textId="77777777" w:rsidR="0062343C" w:rsidRDefault="00D8568D">
      <w:pPr>
        <w:pStyle w:val="RdaliaTitreparagraphe"/>
        <w:jc w:val="both"/>
      </w:pPr>
      <w:r>
        <w:t>Attestations sur l’honneur du sous-traitant au regard des exclusions de la procédure</w:t>
      </w:r>
    </w:p>
    <w:p w14:paraId="34ED3FD6" w14:textId="77777777" w:rsidR="0062343C" w:rsidRDefault="00D8568D">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0CB6C811" w14:textId="77777777" w:rsidR="0062343C" w:rsidRDefault="0062343C">
      <w:pPr>
        <w:pStyle w:val="RedaliaNormal"/>
      </w:pPr>
    </w:p>
    <w:p w14:paraId="5B25E70D" w14:textId="77777777" w:rsidR="0062343C" w:rsidRDefault="00D8568D">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581DC460" w14:textId="77777777" w:rsidR="0062343C" w:rsidRDefault="0062343C">
      <w:pPr>
        <w:pStyle w:val="RedaliaNormal"/>
      </w:pPr>
    </w:p>
    <w:p w14:paraId="09036AE0" w14:textId="77777777" w:rsidR="0062343C" w:rsidRDefault="00D8568D">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6327B83D" w14:textId="77777777" w:rsidR="0062343C" w:rsidRDefault="00D8568D">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5D3E417" w14:textId="77777777" w:rsidR="0062343C" w:rsidRDefault="0062343C">
      <w:pPr>
        <w:pStyle w:val="RedaliaNormal"/>
      </w:pPr>
    </w:p>
    <w:p w14:paraId="2CE1F75C" w14:textId="77777777" w:rsidR="0062343C" w:rsidRDefault="00D8568D">
      <w:pPr>
        <w:pStyle w:val="RedaliaNormal"/>
      </w:pPr>
      <w:r>
        <w:rPr>
          <w:b/>
        </w:rPr>
        <w:t>Documents de preuve disponibles en ligne</w:t>
      </w:r>
      <w:r>
        <w:t xml:space="preserve"> :</w:t>
      </w:r>
    </w:p>
    <w:p w14:paraId="73DB5651" w14:textId="77777777" w:rsidR="0062343C" w:rsidRDefault="0062343C">
      <w:pPr>
        <w:pStyle w:val="RedaliaNormal"/>
      </w:pPr>
    </w:p>
    <w:p w14:paraId="408B4FB8" w14:textId="77777777" w:rsidR="0062343C" w:rsidRDefault="00D8568D">
      <w:pPr>
        <w:pStyle w:val="RedaliaNormal"/>
      </w:pPr>
      <w:r>
        <w:t>Le cas échéant, adresse internet à laquelle les documents justificatifs et moyens de preuve sont accessibles directement et gratuitement, ainsi que l’ensemble des renseignements nécessaires pour y accéder :</w:t>
      </w:r>
    </w:p>
    <w:p w14:paraId="3B7E2E12" w14:textId="77777777" w:rsidR="0062343C" w:rsidRDefault="00D8568D">
      <w:pPr>
        <w:pStyle w:val="RdaliaLgende"/>
      </w:pPr>
      <w:r>
        <w:t>(Si l’adresse et les renseignements sont identiques à ceux fournis plus haut se contenter de renvoyer à la rubrique concernée.)</w:t>
      </w:r>
    </w:p>
    <w:p w14:paraId="72BA356A" w14:textId="77777777" w:rsidR="0062343C" w:rsidRDefault="0062343C">
      <w:pPr>
        <w:pStyle w:val="RedaliaNormal"/>
      </w:pPr>
    </w:p>
    <w:p w14:paraId="6CA00B48" w14:textId="77777777" w:rsidR="0062343C" w:rsidRDefault="00D8568D">
      <w:pPr>
        <w:pStyle w:val="RedaliaNormal"/>
      </w:pPr>
      <w:r>
        <w:t xml:space="preserve">- Adresse internet : </w:t>
      </w:r>
      <w:r>
        <w:tab/>
      </w:r>
    </w:p>
    <w:p w14:paraId="52DDB906" w14:textId="77777777" w:rsidR="0062343C" w:rsidRDefault="00D8568D">
      <w:pPr>
        <w:pStyle w:val="RedaliaNormal"/>
      </w:pPr>
      <w:r>
        <w:tab/>
      </w:r>
    </w:p>
    <w:p w14:paraId="1F0FFC5D" w14:textId="77777777" w:rsidR="0062343C" w:rsidRDefault="0062343C">
      <w:pPr>
        <w:pStyle w:val="RedaliaNormal"/>
      </w:pPr>
    </w:p>
    <w:p w14:paraId="435145D0" w14:textId="77777777" w:rsidR="0062343C" w:rsidRDefault="00D8568D">
      <w:pPr>
        <w:pStyle w:val="RedaliaNormal"/>
      </w:pPr>
      <w:r>
        <w:t xml:space="preserve">- Renseignements nécessaires pour y accéder : </w:t>
      </w:r>
      <w:r>
        <w:tab/>
      </w:r>
    </w:p>
    <w:p w14:paraId="1FF02816" w14:textId="77777777" w:rsidR="0062343C" w:rsidRDefault="00D8568D">
      <w:pPr>
        <w:pStyle w:val="RedaliaNormal"/>
      </w:pPr>
      <w:r>
        <w:tab/>
      </w:r>
    </w:p>
    <w:p w14:paraId="5B3EA091" w14:textId="77777777" w:rsidR="0062343C" w:rsidRDefault="00D8568D">
      <w:pPr>
        <w:pStyle w:val="RdaliaTitreparagraphe"/>
        <w:jc w:val="both"/>
      </w:pPr>
      <w:r>
        <w:t>Cession ou nantissement des créances résultant du marché public</w:t>
      </w:r>
    </w:p>
    <w:p w14:paraId="0CA2CCF2" w14:textId="77777777" w:rsidR="0062343C" w:rsidRDefault="00D8568D">
      <w:pPr>
        <w:pStyle w:val="RedaliaNormal"/>
      </w:pPr>
      <w:r>
        <w:rPr>
          <w:rFonts w:ascii="Wingdings" w:eastAsia="Wingdings" w:hAnsi="Wingdings" w:cs="Wingdings"/>
        </w:rPr>
        <w:t></w:t>
      </w:r>
      <w:r>
        <w:t xml:space="preserve"> </w:t>
      </w:r>
      <w:r>
        <w:rPr>
          <w:b/>
        </w:rPr>
        <w:t xml:space="preserve">1ère hypothèse : </w:t>
      </w:r>
      <w:r>
        <w:t>La présente déclaration de sous-traitance constitue un</w:t>
      </w:r>
      <w:r>
        <w:rPr>
          <w:b/>
        </w:rPr>
        <w:t xml:space="preserve"> acte spécial.</w:t>
      </w:r>
    </w:p>
    <w:p w14:paraId="5C9D1377" w14:textId="77777777" w:rsidR="0062343C" w:rsidRDefault="0062343C">
      <w:pPr>
        <w:pStyle w:val="RedaliaNormal"/>
      </w:pPr>
    </w:p>
    <w:p w14:paraId="110094E0" w14:textId="77777777" w:rsidR="0062343C" w:rsidRDefault="00D8568D">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5E5C0447" w14:textId="77777777" w:rsidR="0062343C" w:rsidRDefault="00D8568D">
      <w:pPr>
        <w:pStyle w:val="RedaliaNormal"/>
      </w:pPr>
      <w:r>
        <w:t>En conséquence, le titulaire produit avec le DC4 :</w:t>
      </w:r>
    </w:p>
    <w:p w14:paraId="0B1D0CC2" w14:textId="77777777" w:rsidR="0062343C" w:rsidRDefault="00D8568D">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747F36B4" w14:textId="77777777" w:rsidR="0062343C" w:rsidRDefault="00D8568D">
      <w:pPr>
        <w:pStyle w:val="RedaliaNormal"/>
        <w:rPr>
          <w:u w:val="single"/>
        </w:rPr>
      </w:pPr>
      <w:proofErr w:type="gramStart"/>
      <w:r>
        <w:rPr>
          <w:u w:val="single"/>
        </w:rPr>
        <w:t>OU</w:t>
      </w:r>
      <w:proofErr w:type="gramEnd"/>
    </w:p>
    <w:p w14:paraId="4F629B7D" w14:textId="77777777" w:rsidR="0062343C" w:rsidRDefault="00D8568D">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14F3ED3E" w14:textId="77777777" w:rsidR="0062343C" w:rsidRDefault="0062343C">
      <w:pPr>
        <w:pStyle w:val="RedaliaNormal"/>
      </w:pPr>
    </w:p>
    <w:p w14:paraId="6CE12D66" w14:textId="77777777" w:rsidR="0062343C" w:rsidRDefault="00D8568D">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1597A602" w14:textId="77777777" w:rsidR="0062343C" w:rsidRDefault="00D8568D">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w:t>
      </w:r>
      <w:r>
        <w:lastRenderedPageBreak/>
        <w:t>commande publique, qui est joint au présent document ;</w:t>
      </w:r>
    </w:p>
    <w:p w14:paraId="75C84941" w14:textId="77777777" w:rsidR="0062343C" w:rsidRDefault="00D8568D">
      <w:pPr>
        <w:pStyle w:val="RedaliaNormal"/>
        <w:rPr>
          <w:b/>
          <w:u w:val="single"/>
        </w:rPr>
      </w:pPr>
      <w:proofErr w:type="gramStart"/>
      <w:r>
        <w:rPr>
          <w:b/>
          <w:u w:val="single"/>
        </w:rPr>
        <w:t>OU</w:t>
      </w:r>
      <w:proofErr w:type="gramEnd"/>
    </w:p>
    <w:p w14:paraId="1FAF3B1A" w14:textId="77777777" w:rsidR="0062343C" w:rsidRDefault="00D8568D">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207B0AEC" w14:textId="77777777" w:rsidR="0062343C" w:rsidRDefault="00D8568D">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2B5EB53C" w14:textId="77777777" w:rsidR="0062343C" w:rsidRDefault="00D8568D">
      <w:pPr>
        <w:pStyle w:val="RdaliaTitreparagraphe"/>
        <w:jc w:val="both"/>
      </w:pPr>
      <w:r>
        <w:t>Acceptation et agrément des conditions de paiement du sous-traitant</w:t>
      </w:r>
    </w:p>
    <w:p w14:paraId="6B5B8CCB" w14:textId="77777777" w:rsidR="0062343C" w:rsidRDefault="00D8568D">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32354B52" w14:textId="77777777" w:rsidR="0062343C" w:rsidRDefault="0062343C">
      <w:pPr>
        <w:pStyle w:val="RedaliaNormal"/>
        <w:tabs>
          <w:tab w:val="clear" w:pos="8505"/>
          <w:tab w:val="left" w:leader="dot" w:pos="2694"/>
        </w:tabs>
      </w:pPr>
    </w:p>
    <w:p w14:paraId="41976121" w14:textId="77777777" w:rsidR="0062343C" w:rsidRDefault="00D8568D">
      <w:pPr>
        <w:pStyle w:val="RedaliaNormal"/>
        <w:tabs>
          <w:tab w:val="clear" w:pos="8505"/>
          <w:tab w:val="left" w:pos="2694"/>
        </w:tabs>
      </w:pPr>
      <w:r>
        <w:t>Le sous-traitant :</w:t>
      </w:r>
      <w:r>
        <w:tab/>
      </w:r>
      <w:r>
        <w:tab/>
      </w:r>
      <w:r>
        <w:tab/>
      </w:r>
      <w:r>
        <w:tab/>
      </w:r>
      <w:r>
        <w:tab/>
        <w:t>Le soumissionnaire ou le titulaire :</w:t>
      </w:r>
    </w:p>
    <w:p w14:paraId="67760EBF" w14:textId="77777777" w:rsidR="0062343C" w:rsidRDefault="00D8568D">
      <w:pPr>
        <w:pStyle w:val="RedaliaNormal"/>
        <w:tabs>
          <w:tab w:val="clear" w:pos="8505"/>
          <w:tab w:val="left" w:pos="2694"/>
        </w:tabs>
      </w:pPr>
      <w:r>
        <w:t>…………………………</w:t>
      </w:r>
      <w:r>
        <w:tab/>
      </w:r>
      <w:r>
        <w:tab/>
      </w:r>
      <w:r>
        <w:tab/>
      </w:r>
      <w:r>
        <w:tab/>
      </w:r>
      <w:r>
        <w:tab/>
        <w:t>…………………………</w:t>
      </w:r>
      <w:r>
        <w:tab/>
      </w:r>
      <w:r>
        <w:tab/>
      </w:r>
      <w:r>
        <w:tab/>
      </w:r>
      <w:r>
        <w:tab/>
      </w:r>
      <w:r>
        <w:tab/>
      </w:r>
    </w:p>
    <w:p w14:paraId="37209479" w14:textId="77777777" w:rsidR="0062343C" w:rsidRDefault="0062343C">
      <w:pPr>
        <w:pStyle w:val="RedaliaNormal"/>
        <w:tabs>
          <w:tab w:val="clear" w:pos="8505"/>
          <w:tab w:val="left" w:leader="dot" w:pos="2694"/>
        </w:tabs>
      </w:pPr>
    </w:p>
    <w:p w14:paraId="77ECACB0" w14:textId="77777777" w:rsidR="0062343C" w:rsidRDefault="0062343C">
      <w:pPr>
        <w:pStyle w:val="RedaliaNormal"/>
      </w:pPr>
    </w:p>
    <w:p w14:paraId="4DA9C7C2" w14:textId="77777777" w:rsidR="0062343C" w:rsidRDefault="00D8568D">
      <w:pPr>
        <w:pStyle w:val="RedaliaNormal"/>
      </w:pPr>
      <w:r>
        <w:t>Le représentant de l’acheteur, compétent pour signer le marché, accepte le sous-traitant et agrée ses conditions de paiement.</w:t>
      </w:r>
    </w:p>
    <w:p w14:paraId="05614601" w14:textId="77777777" w:rsidR="0062343C" w:rsidRDefault="0062343C">
      <w:pPr>
        <w:pStyle w:val="RedaliaNormal"/>
      </w:pPr>
    </w:p>
    <w:p w14:paraId="7FC756BF" w14:textId="77777777" w:rsidR="0062343C" w:rsidRDefault="00D8568D">
      <w:pPr>
        <w:pStyle w:val="RedaliaNormal"/>
        <w:tabs>
          <w:tab w:val="clear" w:pos="8505"/>
          <w:tab w:val="left" w:leader="dot" w:pos="1843"/>
        </w:tabs>
      </w:pPr>
      <w:r>
        <w:t xml:space="preserve">A </w:t>
      </w:r>
      <w:r>
        <w:tab/>
        <w:t>, le ……………………</w:t>
      </w:r>
      <w:proofErr w:type="gramStart"/>
      <w:r>
        <w:t>…….</w:t>
      </w:r>
      <w:proofErr w:type="gramEnd"/>
      <w:r>
        <w:t>.</w:t>
      </w:r>
    </w:p>
    <w:p w14:paraId="1D57DB0B" w14:textId="77777777" w:rsidR="0062343C" w:rsidRDefault="0062343C">
      <w:pPr>
        <w:pStyle w:val="RedaliaNormal"/>
      </w:pPr>
    </w:p>
    <w:p w14:paraId="4E7B0000" w14:textId="77777777" w:rsidR="0062343C" w:rsidRDefault="00D8568D">
      <w:pPr>
        <w:pStyle w:val="RedaliaNormal"/>
      </w:pPr>
      <w:r>
        <w:t>Le représentant de l’acheteur :</w:t>
      </w:r>
    </w:p>
    <w:p w14:paraId="5FBBD305" w14:textId="77777777" w:rsidR="0062343C" w:rsidRDefault="0062343C">
      <w:pPr>
        <w:pStyle w:val="RedaliaNormal"/>
      </w:pPr>
    </w:p>
    <w:p w14:paraId="439B4A8C" w14:textId="77777777" w:rsidR="0062343C" w:rsidRDefault="0062343C">
      <w:pPr>
        <w:pStyle w:val="RedaliaNormal"/>
      </w:pPr>
    </w:p>
    <w:p w14:paraId="2436D3BA" w14:textId="77777777" w:rsidR="0062343C" w:rsidRDefault="0062343C">
      <w:pPr>
        <w:pStyle w:val="RedaliaNormal"/>
      </w:pPr>
    </w:p>
    <w:p w14:paraId="666543DC" w14:textId="77777777" w:rsidR="0062343C" w:rsidRDefault="0062343C">
      <w:pPr>
        <w:pStyle w:val="RedaliaNormal"/>
        <w:pageBreakBefore/>
      </w:pPr>
    </w:p>
    <w:p w14:paraId="55E93F17" w14:textId="77777777" w:rsidR="0062343C" w:rsidRDefault="0062343C">
      <w:pPr>
        <w:pStyle w:val="RdaliaTitredossier"/>
      </w:pPr>
    </w:p>
    <w:p w14:paraId="70262BF8" w14:textId="77777777" w:rsidR="0062343C" w:rsidRPr="001F160E" w:rsidRDefault="00D8568D" w:rsidP="001F160E">
      <w:pPr>
        <w:pStyle w:val="Sansinterligne"/>
        <w:jc w:val="center"/>
        <w:rPr>
          <w:b/>
          <w:sz w:val="36"/>
          <w:szCs w:val="36"/>
        </w:rPr>
      </w:pPr>
      <w:r w:rsidRPr="001F160E">
        <w:rPr>
          <w:b/>
          <w:sz w:val="36"/>
          <w:szCs w:val="36"/>
        </w:rPr>
        <w:t>Annexe : Désignation des cotraitants et répartition des prestations.</w:t>
      </w:r>
    </w:p>
    <w:p w14:paraId="0371C867" w14:textId="77777777" w:rsidR="0062343C" w:rsidRDefault="00D8568D">
      <w:pPr>
        <w:pStyle w:val="RedaliaNormal"/>
        <w:rPr>
          <w:b/>
          <w:sz w:val="28"/>
        </w:rPr>
      </w:pPr>
      <w:r>
        <w:rPr>
          <w:b/>
          <w:sz w:val="28"/>
        </w:rPr>
        <w:t>Annexe à l’acte d’engagement</w:t>
      </w:r>
    </w:p>
    <w:p w14:paraId="3F21BBE9" w14:textId="77777777" w:rsidR="0062343C" w:rsidRDefault="0062343C">
      <w:pPr>
        <w:pStyle w:val="RedaliaNormal"/>
      </w:pPr>
    </w:p>
    <w:p w14:paraId="0C329EBB" w14:textId="77777777" w:rsidR="0062343C" w:rsidRDefault="00D8568D">
      <w:pPr>
        <w:pStyle w:val="RedaliaNormal"/>
        <w:rPr>
          <w:i/>
        </w:rPr>
      </w:pPr>
      <w:r>
        <w:rPr>
          <w:i/>
        </w:rPr>
        <w:t xml:space="preserve">Remplir un exemplaire par </w:t>
      </w:r>
      <w:proofErr w:type="spellStart"/>
      <w:r>
        <w:rPr>
          <w:i/>
        </w:rPr>
        <w:t>co-traitant</w:t>
      </w:r>
      <w:proofErr w:type="spellEnd"/>
      <w:r>
        <w:rPr>
          <w:i/>
        </w:rPr>
        <w:t xml:space="preserve"> :</w:t>
      </w:r>
    </w:p>
    <w:p w14:paraId="0D00318C" w14:textId="77777777" w:rsidR="0062343C" w:rsidRDefault="0062343C">
      <w:pPr>
        <w:pStyle w:val="RedaliaNormal"/>
      </w:pPr>
    </w:p>
    <w:p w14:paraId="5B797185" w14:textId="77777777" w:rsidR="0062343C" w:rsidRDefault="00D8568D">
      <w:pPr>
        <w:pStyle w:val="RedaliaNormal"/>
      </w:pPr>
      <w:r>
        <w:t>Nom commercial et dénomination sociale du candidat :</w:t>
      </w:r>
    </w:p>
    <w:p w14:paraId="5D04D4DB" w14:textId="77777777" w:rsidR="0062343C" w:rsidRDefault="00D8568D">
      <w:pPr>
        <w:pStyle w:val="RedaliaNormal"/>
      </w:pPr>
      <w:r>
        <w:t>...............................................................................................................................................</w:t>
      </w:r>
    </w:p>
    <w:p w14:paraId="1D66B1B9" w14:textId="77777777" w:rsidR="0062343C" w:rsidRDefault="00D8568D">
      <w:pPr>
        <w:pStyle w:val="RedaliaNormal"/>
      </w:pPr>
      <w:r>
        <w:t>Adresse de l’établissement :</w:t>
      </w:r>
    </w:p>
    <w:p w14:paraId="07BCC9B9" w14:textId="77777777" w:rsidR="0062343C" w:rsidRDefault="00D8568D">
      <w:pPr>
        <w:pStyle w:val="RedaliaNormal"/>
      </w:pPr>
      <w:r>
        <w:t>...............................................................................................................................................</w:t>
      </w:r>
    </w:p>
    <w:p w14:paraId="70936491" w14:textId="77777777" w:rsidR="0062343C" w:rsidRDefault="00D8568D">
      <w:pPr>
        <w:pStyle w:val="RedaliaNormal"/>
      </w:pPr>
      <w:r>
        <w:t>...............................................................................................................................................</w:t>
      </w:r>
    </w:p>
    <w:p w14:paraId="61860EE0" w14:textId="77777777" w:rsidR="0062343C" w:rsidRDefault="00D8568D">
      <w:pPr>
        <w:pStyle w:val="RedaliaNormal"/>
      </w:pPr>
      <w:r>
        <w:t>...............................................................................................................................................</w:t>
      </w:r>
    </w:p>
    <w:p w14:paraId="6EF59F7C" w14:textId="77777777" w:rsidR="0062343C" w:rsidRDefault="00D8568D">
      <w:pPr>
        <w:pStyle w:val="RedaliaNormal"/>
      </w:pPr>
      <w:r>
        <w:t xml:space="preserve">Adresse du siège social : </w:t>
      </w:r>
      <w:r>
        <w:rPr>
          <w:i/>
          <w:iCs/>
          <w:sz w:val="18"/>
          <w:szCs w:val="16"/>
        </w:rPr>
        <w:t>(si différente de l’établissement)</w:t>
      </w:r>
    </w:p>
    <w:p w14:paraId="5FF43867" w14:textId="77777777" w:rsidR="0062343C" w:rsidRDefault="00D8568D">
      <w:pPr>
        <w:pStyle w:val="RedaliaNormal"/>
      </w:pPr>
      <w:r>
        <w:t>...............................................................................................................................................</w:t>
      </w:r>
    </w:p>
    <w:p w14:paraId="3724B809" w14:textId="77777777" w:rsidR="0062343C" w:rsidRDefault="00D8568D">
      <w:pPr>
        <w:pStyle w:val="RedaliaNormal"/>
      </w:pPr>
      <w:r>
        <w:t>...............................................................................................................................................</w:t>
      </w:r>
    </w:p>
    <w:p w14:paraId="16B50B56" w14:textId="77777777" w:rsidR="0062343C" w:rsidRDefault="00D8568D">
      <w:pPr>
        <w:pStyle w:val="RedaliaNormal"/>
      </w:pPr>
      <w:r>
        <w:t>...............................................................................................................................................</w:t>
      </w:r>
    </w:p>
    <w:p w14:paraId="3A80A275" w14:textId="77777777" w:rsidR="0062343C" w:rsidRDefault="00D8568D">
      <w:pPr>
        <w:pStyle w:val="RedaliaNormal"/>
      </w:pPr>
      <w:r>
        <w:t>Adresse électronique : ................................................</w:t>
      </w:r>
    </w:p>
    <w:p w14:paraId="73E52F87" w14:textId="77777777" w:rsidR="0062343C" w:rsidRDefault="00D8568D">
      <w:pPr>
        <w:pStyle w:val="RedaliaNormal"/>
      </w:pPr>
      <w:r>
        <w:t>Téléphone : ................................................</w:t>
      </w:r>
    </w:p>
    <w:p w14:paraId="3A5D43C2" w14:textId="77777777" w:rsidR="0062343C" w:rsidRDefault="00D8568D">
      <w:pPr>
        <w:pStyle w:val="RedaliaNormal"/>
      </w:pPr>
      <w:r>
        <w:t>Télécopie : ................................................</w:t>
      </w:r>
    </w:p>
    <w:p w14:paraId="26FD2ABE" w14:textId="77777777" w:rsidR="0062343C" w:rsidRDefault="00D8568D">
      <w:pPr>
        <w:pStyle w:val="RedaliaNormal"/>
      </w:pPr>
      <w:r>
        <w:t>N° SIRET : ................................................ APE : ................................................</w:t>
      </w:r>
    </w:p>
    <w:p w14:paraId="595D7684" w14:textId="77777777" w:rsidR="0062343C" w:rsidRDefault="00D8568D">
      <w:pPr>
        <w:pStyle w:val="RedaliaNormal"/>
      </w:pPr>
      <w:r>
        <w:t>N° de TVA intracommunautaire : ...........................................................</w:t>
      </w:r>
    </w:p>
    <w:p w14:paraId="71988855" w14:textId="77777777" w:rsidR="0062343C" w:rsidRDefault="0062343C">
      <w:pPr>
        <w:pStyle w:val="RedaliaNormal"/>
      </w:pPr>
    </w:p>
    <w:p w14:paraId="03B311AE" w14:textId="77777777" w:rsidR="0062343C" w:rsidRDefault="00D8568D">
      <w:pPr>
        <w:pStyle w:val="RedaliaNormal"/>
      </w:pPr>
      <w:r>
        <w:t>Accepte de recevoir l’avance :</w:t>
      </w:r>
    </w:p>
    <w:p w14:paraId="07B9E9CD" w14:textId="77777777" w:rsidR="0062343C" w:rsidRDefault="00D8568D">
      <w:pPr>
        <w:pStyle w:val="RedaliaNormal"/>
      </w:pPr>
      <w:bookmarkStart w:id="34" w:name="formcheckbox_off_30"/>
      <w:r>
        <w:rPr>
          <w:rFonts w:ascii="Wingdings" w:eastAsia="Wingdings" w:hAnsi="Wingdings" w:cs="Wingdings"/>
        </w:rPr>
        <w:t></w:t>
      </w:r>
      <w:bookmarkEnd w:id="34"/>
      <w:r>
        <w:rPr>
          <w:rFonts w:cs="Arial"/>
        </w:rPr>
        <w:t xml:space="preserve"> </w:t>
      </w:r>
      <w:r>
        <w:t>Oui</w:t>
      </w:r>
    </w:p>
    <w:p w14:paraId="024B09AF" w14:textId="77777777" w:rsidR="0062343C" w:rsidRDefault="00D8568D">
      <w:pPr>
        <w:pStyle w:val="RedaliaNormal"/>
      </w:pPr>
      <w:bookmarkStart w:id="35" w:name="formcheckbox_off_31"/>
      <w:r>
        <w:rPr>
          <w:rFonts w:ascii="Wingdings" w:eastAsia="Wingdings" w:hAnsi="Wingdings" w:cs="Wingdings"/>
        </w:rPr>
        <w:t></w:t>
      </w:r>
      <w:bookmarkEnd w:id="35"/>
      <w:r>
        <w:rPr>
          <w:rFonts w:cs="Arial"/>
        </w:rPr>
        <w:t xml:space="preserve"> </w:t>
      </w:r>
      <w:r>
        <w:t>Non</w:t>
      </w:r>
    </w:p>
    <w:p w14:paraId="13BF387F" w14:textId="77777777" w:rsidR="0062343C" w:rsidRDefault="0062343C">
      <w:pPr>
        <w:pStyle w:val="RedaliaNormal"/>
      </w:pPr>
    </w:p>
    <w:p w14:paraId="29E72347" w14:textId="77777777" w:rsidR="0062343C" w:rsidRDefault="00D8568D">
      <w:pPr>
        <w:pStyle w:val="RedaliaNormal"/>
      </w:pPr>
      <w:r>
        <w:t>Références bancaires :</w:t>
      </w:r>
    </w:p>
    <w:p w14:paraId="23411BAF" w14:textId="77777777" w:rsidR="0062343C" w:rsidRDefault="00D8568D">
      <w:pPr>
        <w:pStyle w:val="RedaliaNormal"/>
      </w:pPr>
      <w:r>
        <w:t>IBAN : .......................................................................................................................................</w:t>
      </w:r>
    </w:p>
    <w:p w14:paraId="13CFC798" w14:textId="77777777" w:rsidR="0062343C" w:rsidRDefault="00D8568D">
      <w:pPr>
        <w:pStyle w:val="RedaliaNormal"/>
      </w:pPr>
      <w:r>
        <w:t>BIC : .........................................................................................................................................</w:t>
      </w:r>
    </w:p>
    <w:p w14:paraId="2528BC7B" w14:textId="77777777" w:rsidR="0062343C" w:rsidRDefault="0062343C">
      <w:pPr>
        <w:pStyle w:val="RedaliaNormal"/>
      </w:pPr>
    </w:p>
    <w:p w14:paraId="26D37F3F" w14:textId="77777777" w:rsidR="0062343C" w:rsidRDefault="0062343C">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62343C" w14:paraId="36062A00"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AC54F15" w14:textId="77777777" w:rsidR="0062343C" w:rsidRDefault="00D8568D">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E779F24" w14:textId="77777777" w:rsidR="0062343C" w:rsidRDefault="00D8568D">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20D8A1" w14:textId="77777777" w:rsidR="0062343C" w:rsidRDefault="00D8568D">
            <w:pPr>
              <w:pStyle w:val="RedaliaNormal"/>
            </w:pPr>
            <w:r>
              <w:t>Montant</w:t>
            </w:r>
          </w:p>
          <w:p w14:paraId="7D238D4C" w14:textId="77777777" w:rsidR="0062343C" w:rsidRDefault="00D8568D">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7F0A3B4" w14:textId="77777777" w:rsidR="0062343C" w:rsidRDefault="00D8568D">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5C51D69" w14:textId="77777777" w:rsidR="0062343C" w:rsidRDefault="00D8568D">
            <w:pPr>
              <w:pStyle w:val="RedaliaNormal"/>
            </w:pPr>
            <w:r>
              <w:t>Montant TTC (€)</w:t>
            </w:r>
          </w:p>
        </w:tc>
      </w:tr>
      <w:tr w:rsidR="0062343C" w14:paraId="1506F91C"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5860836" w14:textId="77777777" w:rsidR="0062343C" w:rsidRDefault="00D8568D">
            <w:pPr>
              <w:pStyle w:val="RedaliaContenudetableau"/>
            </w:pPr>
            <w:r>
              <w:t>Dénomination sociale : ………….</w:t>
            </w:r>
          </w:p>
          <w:p w14:paraId="21F5BAAA" w14:textId="77777777" w:rsidR="0062343C" w:rsidRDefault="00D8568D">
            <w:pPr>
              <w:pStyle w:val="RedaliaContenudetableau"/>
            </w:pPr>
            <w:r>
              <w:t>...…………………………………...</w:t>
            </w:r>
          </w:p>
          <w:p w14:paraId="6B06C454" w14:textId="77777777" w:rsidR="0062343C" w:rsidRDefault="00D8568D">
            <w:pPr>
              <w:pStyle w:val="RedaliaContenudetableau"/>
            </w:pPr>
            <w:r>
              <w:t>...…………………………………...</w:t>
            </w:r>
          </w:p>
          <w:p w14:paraId="7DA6A9AC" w14:textId="77777777" w:rsidR="0062343C" w:rsidRDefault="00D8568D">
            <w:pPr>
              <w:pStyle w:val="RedaliaContenudetableau"/>
            </w:pPr>
            <w:r>
              <w:t>...…………………………………...</w:t>
            </w:r>
          </w:p>
          <w:p w14:paraId="7DC81FB2" w14:textId="77777777" w:rsidR="0062343C" w:rsidRDefault="00D8568D">
            <w:pPr>
              <w:pStyle w:val="RedaliaContenudetableau"/>
            </w:pPr>
            <w:r>
              <w:t>...…………………………………...</w:t>
            </w:r>
          </w:p>
          <w:p w14:paraId="0174E561" w14:textId="77777777" w:rsidR="0062343C" w:rsidRDefault="00D8568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907B7F" w14:textId="77777777" w:rsidR="0062343C" w:rsidRDefault="0062343C">
            <w:pPr>
              <w:pStyle w:val="RedaliaContenudetableau"/>
              <w:rPr>
                <w:sz w:val="16"/>
              </w:rPr>
            </w:pPr>
          </w:p>
          <w:p w14:paraId="4DDEBF5B" w14:textId="77777777" w:rsidR="0062343C" w:rsidRDefault="0062343C">
            <w:pPr>
              <w:pStyle w:val="RedaliaContenudetableau"/>
              <w:rPr>
                <w:sz w:val="16"/>
              </w:rPr>
            </w:pPr>
          </w:p>
          <w:p w14:paraId="755FF3FA" w14:textId="77777777" w:rsidR="0062343C" w:rsidRDefault="0062343C">
            <w:pPr>
              <w:pStyle w:val="RedaliaContenudetableau"/>
              <w:rPr>
                <w:sz w:val="16"/>
              </w:rPr>
            </w:pPr>
          </w:p>
          <w:p w14:paraId="7D1FA990" w14:textId="77777777" w:rsidR="0062343C" w:rsidRDefault="0062343C">
            <w:pPr>
              <w:pStyle w:val="RedaliaContenudetableau"/>
              <w:rPr>
                <w:sz w:val="16"/>
              </w:rPr>
            </w:pPr>
          </w:p>
          <w:p w14:paraId="42B9014F" w14:textId="77777777" w:rsidR="0062343C" w:rsidRDefault="0062343C">
            <w:pPr>
              <w:pStyle w:val="RedaliaContenudetableau"/>
              <w:rPr>
                <w:sz w:val="16"/>
              </w:rPr>
            </w:pPr>
          </w:p>
          <w:p w14:paraId="4E740140" w14:textId="77777777" w:rsidR="0062343C" w:rsidRDefault="0062343C">
            <w:pPr>
              <w:pStyle w:val="RedaliaContenudetableau"/>
              <w:rPr>
                <w:sz w:val="16"/>
              </w:rPr>
            </w:pPr>
          </w:p>
          <w:p w14:paraId="5360CE03" w14:textId="77777777" w:rsidR="0062343C" w:rsidRDefault="0062343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3CC3A28" w14:textId="77777777" w:rsidR="0062343C" w:rsidRDefault="0062343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CDFEE0C" w14:textId="77777777" w:rsidR="0062343C" w:rsidRDefault="0062343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BBE9DA" w14:textId="77777777" w:rsidR="0062343C" w:rsidRDefault="0062343C">
            <w:pPr>
              <w:pStyle w:val="RedaliaContenudetableau"/>
              <w:rPr>
                <w:sz w:val="16"/>
              </w:rPr>
            </w:pPr>
          </w:p>
        </w:tc>
      </w:tr>
      <w:tr w:rsidR="0062343C" w14:paraId="7A4ABD82"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78F6164" w14:textId="77777777" w:rsidR="0062343C" w:rsidRDefault="00D8568D">
            <w:pPr>
              <w:pStyle w:val="RedaliaContenudetableau"/>
            </w:pPr>
            <w:r>
              <w:t>Dénomination sociale : ………….</w:t>
            </w:r>
          </w:p>
          <w:p w14:paraId="62981856" w14:textId="77777777" w:rsidR="0062343C" w:rsidRDefault="00D8568D">
            <w:pPr>
              <w:pStyle w:val="RedaliaContenudetableau"/>
            </w:pPr>
            <w:r>
              <w:t>...…………………………………...</w:t>
            </w:r>
          </w:p>
          <w:p w14:paraId="7FEA815E" w14:textId="77777777" w:rsidR="0062343C" w:rsidRDefault="00D8568D">
            <w:pPr>
              <w:pStyle w:val="RedaliaContenudetableau"/>
            </w:pPr>
            <w:r>
              <w:t>...…………………………………...</w:t>
            </w:r>
          </w:p>
          <w:p w14:paraId="6271E317" w14:textId="77777777" w:rsidR="0062343C" w:rsidRDefault="00D8568D">
            <w:pPr>
              <w:pStyle w:val="RedaliaContenudetableau"/>
            </w:pPr>
            <w:r>
              <w:t>...…………………………………...</w:t>
            </w:r>
          </w:p>
          <w:p w14:paraId="4621D195" w14:textId="77777777" w:rsidR="0062343C" w:rsidRDefault="00D8568D">
            <w:pPr>
              <w:pStyle w:val="RedaliaContenudetableau"/>
            </w:pPr>
            <w:r>
              <w:t>...…………………………………...</w:t>
            </w:r>
          </w:p>
          <w:p w14:paraId="1A720E02" w14:textId="77777777" w:rsidR="0062343C" w:rsidRDefault="00D8568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4902424" w14:textId="77777777" w:rsidR="0062343C" w:rsidRDefault="0062343C">
            <w:pPr>
              <w:pStyle w:val="RedaliaContenudetableau"/>
              <w:rPr>
                <w:sz w:val="16"/>
              </w:rPr>
            </w:pPr>
          </w:p>
          <w:p w14:paraId="48C74282" w14:textId="77777777" w:rsidR="0062343C" w:rsidRDefault="0062343C">
            <w:pPr>
              <w:pStyle w:val="RedaliaContenudetableau"/>
              <w:rPr>
                <w:sz w:val="16"/>
              </w:rPr>
            </w:pPr>
          </w:p>
          <w:p w14:paraId="1F4F4F5E" w14:textId="77777777" w:rsidR="0062343C" w:rsidRDefault="0062343C">
            <w:pPr>
              <w:pStyle w:val="RedaliaContenudetableau"/>
              <w:rPr>
                <w:sz w:val="16"/>
              </w:rPr>
            </w:pPr>
          </w:p>
          <w:p w14:paraId="40A49055" w14:textId="77777777" w:rsidR="0062343C" w:rsidRDefault="0062343C">
            <w:pPr>
              <w:pStyle w:val="RedaliaContenudetableau"/>
              <w:rPr>
                <w:sz w:val="16"/>
              </w:rPr>
            </w:pPr>
          </w:p>
          <w:p w14:paraId="0441D5CA" w14:textId="77777777" w:rsidR="0062343C" w:rsidRDefault="0062343C">
            <w:pPr>
              <w:pStyle w:val="RedaliaContenudetableau"/>
              <w:rPr>
                <w:sz w:val="16"/>
              </w:rPr>
            </w:pPr>
          </w:p>
          <w:p w14:paraId="6CB34FBE" w14:textId="77777777" w:rsidR="0062343C" w:rsidRDefault="0062343C">
            <w:pPr>
              <w:pStyle w:val="RedaliaContenudetableau"/>
              <w:rPr>
                <w:sz w:val="16"/>
              </w:rPr>
            </w:pPr>
          </w:p>
          <w:p w14:paraId="3607100E" w14:textId="77777777" w:rsidR="0062343C" w:rsidRDefault="0062343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7FFAF72" w14:textId="77777777" w:rsidR="0062343C" w:rsidRDefault="0062343C">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6FA7165" w14:textId="77777777" w:rsidR="0062343C" w:rsidRDefault="0062343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0DD0662" w14:textId="77777777" w:rsidR="0062343C" w:rsidRDefault="0062343C">
            <w:pPr>
              <w:pStyle w:val="RedaliaContenudetableau"/>
              <w:rPr>
                <w:sz w:val="16"/>
              </w:rPr>
            </w:pPr>
          </w:p>
        </w:tc>
      </w:tr>
      <w:tr w:rsidR="0062343C" w14:paraId="0507D072"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0551140" w14:textId="77777777" w:rsidR="0062343C" w:rsidRDefault="00D8568D">
            <w:pPr>
              <w:pStyle w:val="RedaliaContenudetableau"/>
            </w:pPr>
            <w:r>
              <w:t>Dénomination sociale : ………….</w:t>
            </w:r>
          </w:p>
          <w:p w14:paraId="7A8382D0" w14:textId="77777777" w:rsidR="0062343C" w:rsidRDefault="00D8568D">
            <w:pPr>
              <w:pStyle w:val="RedaliaContenudetableau"/>
            </w:pPr>
            <w:r>
              <w:t>...…………………………………...</w:t>
            </w:r>
          </w:p>
          <w:p w14:paraId="223E591B" w14:textId="77777777" w:rsidR="0062343C" w:rsidRDefault="00D8568D">
            <w:pPr>
              <w:pStyle w:val="RedaliaContenudetableau"/>
            </w:pPr>
            <w:r>
              <w:t>...…………………………………...</w:t>
            </w:r>
          </w:p>
          <w:p w14:paraId="4CED17E1" w14:textId="77777777" w:rsidR="0062343C" w:rsidRDefault="00D8568D">
            <w:pPr>
              <w:pStyle w:val="RedaliaContenudetableau"/>
            </w:pPr>
            <w:r>
              <w:t>...…………………………………...</w:t>
            </w:r>
          </w:p>
          <w:p w14:paraId="3EB9FFFC" w14:textId="77777777" w:rsidR="0062343C" w:rsidRDefault="00D8568D">
            <w:pPr>
              <w:pStyle w:val="RedaliaContenudetableau"/>
            </w:pPr>
            <w:r>
              <w:t>...…………………………………...</w:t>
            </w:r>
          </w:p>
          <w:p w14:paraId="009E39F2" w14:textId="77777777" w:rsidR="0062343C" w:rsidRDefault="00D8568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121B2C2" w14:textId="77777777" w:rsidR="0062343C" w:rsidRDefault="0062343C">
            <w:pPr>
              <w:pStyle w:val="RedaliaContenudetableau"/>
              <w:rPr>
                <w:sz w:val="16"/>
              </w:rPr>
            </w:pPr>
          </w:p>
          <w:p w14:paraId="14D39F03" w14:textId="77777777" w:rsidR="0062343C" w:rsidRDefault="0062343C">
            <w:pPr>
              <w:pStyle w:val="RedaliaContenudetableau"/>
              <w:rPr>
                <w:sz w:val="16"/>
              </w:rPr>
            </w:pPr>
          </w:p>
          <w:p w14:paraId="1587EF90" w14:textId="77777777" w:rsidR="0062343C" w:rsidRDefault="0062343C">
            <w:pPr>
              <w:pStyle w:val="RedaliaContenudetableau"/>
              <w:rPr>
                <w:sz w:val="16"/>
              </w:rPr>
            </w:pPr>
          </w:p>
          <w:p w14:paraId="1AFE2701" w14:textId="77777777" w:rsidR="0062343C" w:rsidRDefault="0062343C">
            <w:pPr>
              <w:pStyle w:val="RedaliaContenudetableau"/>
              <w:rPr>
                <w:sz w:val="16"/>
              </w:rPr>
            </w:pPr>
          </w:p>
          <w:p w14:paraId="232B13FA" w14:textId="77777777" w:rsidR="0062343C" w:rsidRDefault="0062343C">
            <w:pPr>
              <w:pStyle w:val="RedaliaContenudetableau"/>
              <w:rPr>
                <w:sz w:val="16"/>
              </w:rPr>
            </w:pPr>
          </w:p>
          <w:p w14:paraId="46AA23A7" w14:textId="77777777" w:rsidR="0062343C" w:rsidRDefault="0062343C">
            <w:pPr>
              <w:pStyle w:val="RedaliaContenudetableau"/>
              <w:rPr>
                <w:sz w:val="16"/>
              </w:rPr>
            </w:pPr>
          </w:p>
          <w:p w14:paraId="0826A29A" w14:textId="77777777" w:rsidR="0062343C" w:rsidRDefault="0062343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D3894C2" w14:textId="77777777" w:rsidR="0062343C" w:rsidRDefault="0062343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EAFB3C4" w14:textId="77777777" w:rsidR="0062343C" w:rsidRDefault="0062343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901F27" w14:textId="77777777" w:rsidR="0062343C" w:rsidRDefault="0062343C">
            <w:pPr>
              <w:pStyle w:val="RedaliaContenudetableau"/>
              <w:rPr>
                <w:sz w:val="16"/>
              </w:rPr>
            </w:pPr>
          </w:p>
        </w:tc>
      </w:tr>
      <w:tr w:rsidR="0062343C" w14:paraId="403A0EC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7D45E83" w14:textId="77777777" w:rsidR="0062343C" w:rsidRDefault="00D8568D">
            <w:pPr>
              <w:pStyle w:val="RedaliaContenudetableau"/>
            </w:pPr>
            <w:r>
              <w:t>Dénomination sociale : ………….</w:t>
            </w:r>
          </w:p>
          <w:p w14:paraId="493A8ACD" w14:textId="77777777" w:rsidR="0062343C" w:rsidRDefault="00D8568D">
            <w:pPr>
              <w:pStyle w:val="RedaliaContenudetableau"/>
            </w:pPr>
            <w:r>
              <w:t>...…………………………………...</w:t>
            </w:r>
          </w:p>
          <w:p w14:paraId="65EBB1B0" w14:textId="77777777" w:rsidR="0062343C" w:rsidRDefault="00D8568D">
            <w:pPr>
              <w:pStyle w:val="RedaliaContenudetableau"/>
            </w:pPr>
            <w:r>
              <w:t>...…………………………………...</w:t>
            </w:r>
          </w:p>
          <w:p w14:paraId="1E0C9743" w14:textId="77777777" w:rsidR="0062343C" w:rsidRDefault="00D8568D">
            <w:pPr>
              <w:pStyle w:val="RedaliaContenudetableau"/>
            </w:pPr>
            <w:r>
              <w:t>...…………………………………...</w:t>
            </w:r>
          </w:p>
          <w:p w14:paraId="6413B583" w14:textId="77777777" w:rsidR="0062343C" w:rsidRDefault="00D8568D">
            <w:pPr>
              <w:pStyle w:val="RedaliaContenudetableau"/>
            </w:pPr>
            <w:r>
              <w:t>...…………………………………...</w:t>
            </w:r>
          </w:p>
          <w:p w14:paraId="63274A10" w14:textId="77777777" w:rsidR="0062343C" w:rsidRDefault="00D8568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514218" w14:textId="77777777" w:rsidR="0062343C" w:rsidRDefault="0062343C">
            <w:pPr>
              <w:pStyle w:val="RedaliaContenudetableau"/>
              <w:rPr>
                <w:sz w:val="16"/>
              </w:rPr>
            </w:pPr>
          </w:p>
          <w:p w14:paraId="49617D57" w14:textId="77777777" w:rsidR="0062343C" w:rsidRDefault="0062343C">
            <w:pPr>
              <w:pStyle w:val="RedaliaContenudetableau"/>
              <w:rPr>
                <w:sz w:val="16"/>
              </w:rPr>
            </w:pPr>
          </w:p>
          <w:p w14:paraId="3C125EBA" w14:textId="77777777" w:rsidR="0062343C" w:rsidRDefault="0062343C">
            <w:pPr>
              <w:pStyle w:val="RedaliaContenudetableau"/>
              <w:rPr>
                <w:sz w:val="16"/>
              </w:rPr>
            </w:pPr>
          </w:p>
          <w:p w14:paraId="27C8E388" w14:textId="77777777" w:rsidR="0062343C" w:rsidRDefault="0062343C">
            <w:pPr>
              <w:pStyle w:val="RedaliaContenudetableau"/>
              <w:rPr>
                <w:sz w:val="16"/>
              </w:rPr>
            </w:pPr>
          </w:p>
          <w:p w14:paraId="60CDA9B4" w14:textId="77777777" w:rsidR="0062343C" w:rsidRDefault="0062343C">
            <w:pPr>
              <w:pStyle w:val="RedaliaContenudetableau"/>
              <w:rPr>
                <w:sz w:val="16"/>
              </w:rPr>
            </w:pPr>
          </w:p>
          <w:p w14:paraId="4CF43B4D" w14:textId="77777777" w:rsidR="0062343C" w:rsidRDefault="0062343C">
            <w:pPr>
              <w:pStyle w:val="RedaliaContenudetableau"/>
              <w:rPr>
                <w:sz w:val="16"/>
              </w:rPr>
            </w:pPr>
          </w:p>
          <w:p w14:paraId="5093DBCD" w14:textId="77777777" w:rsidR="0062343C" w:rsidRDefault="0062343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6437B7" w14:textId="77777777" w:rsidR="0062343C" w:rsidRDefault="0062343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6BA4511" w14:textId="77777777" w:rsidR="0062343C" w:rsidRDefault="0062343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F871FE" w14:textId="77777777" w:rsidR="0062343C" w:rsidRDefault="0062343C">
            <w:pPr>
              <w:pStyle w:val="RedaliaContenudetableau"/>
              <w:rPr>
                <w:sz w:val="16"/>
              </w:rPr>
            </w:pPr>
          </w:p>
        </w:tc>
      </w:tr>
      <w:tr w:rsidR="0062343C" w14:paraId="5988C5F4"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E563C6B" w14:textId="77777777" w:rsidR="0062343C" w:rsidRDefault="00D8568D">
            <w:pPr>
              <w:pStyle w:val="RedaliaContenudetableau"/>
            </w:pPr>
            <w:r>
              <w:t>Dénomination sociale : ………….</w:t>
            </w:r>
          </w:p>
          <w:p w14:paraId="1D5890F7" w14:textId="77777777" w:rsidR="0062343C" w:rsidRDefault="00D8568D">
            <w:pPr>
              <w:pStyle w:val="RedaliaContenudetableau"/>
            </w:pPr>
            <w:r>
              <w:t>...…………………………………...</w:t>
            </w:r>
          </w:p>
          <w:p w14:paraId="69BE2121" w14:textId="77777777" w:rsidR="0062343C" w:rsidRDefault="00D8568D">
            <w:pPr>
              <w:pStyle w:val="RedaliaContenudetableau"/>
            </w:pPr>
            <w:r>
              <w:t>...…………………………………...</w:t>
            </w:r>
          </w:p>
          <w:p w14:paraId="3E09E12E" w14:textId="77777777" w:rsidR="0062343C" w:rsidRDefault="00D8568D">
            <w:pPr>
              <w:pStyle w:val="RedaliaContenudetableau"/>
            </w:pPr>
            <w:r>
              <w:t>...…………………………………...</w:t>
            </w:r>
          </w:p>
          <w:p w14:paraId="1C1074A9" w14:textId="77777777" w:rsidR="0062343C" w:rsidRDefault="00D8568D">
            <w:pPr>
              <w:pStyle w:val="RedaliaContenudetableau"/>
            </w:pPr>
            <w:r>
              <w:t>...…………………………………...</w:t>
            </w:r>
          </w:p>
          <w:p w14:paraId="3E582DCB" w14:textId="77777777" w:rsidR="0062343C" w:rsidRDefault="00D8568D">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E199A4" w14:textId="77777777" w:rsidR="0062343C" w:rsidRDefault="0062343C">
            <w:pPr>
              <w:pStyle w:val="RedaliaContenudetableau"/>
              <w:rPr>
                <w:sz w:val="16"/>
              </w:rPr>
            </w:pPr>
          </w:p>
          <w:p w14:paraId="04CFFAB4" w14:textId="77777777" w:rsidR="0062343C" w:rsidRDefault="0062343C">
            <w:pPr>
              <w:pStyle w:val="RedaliaContenudetableau"/>
              <w:rPr>
                <w:sz w:val="16"/>
              </w:rPr>
            </w:pPr>
          </w:p>
          <w:p w14:paraId="39D181DD" w14:textId="77777777" w:rsidR="0062343C" w:rsidRDefault="0062343C">
            <w:pPr>
              <w:pStyle w:val="RedaliaContenudetableau"/>
              <w:rPr>
                <w:sz w:val="16"/>
              </w:rPr>
            </w:pPr>
          </w:p>
          <w:p w14:paraId="356FD726" w14:textId="77777777" w:rsidR="0062343C" w:rsidRDefault="0062343C">
            <w:pPr>
              <w:pStyle w:val="RedaliaContenudetableau"/>
              <w:rPr>
                <w:sz w:val="16"/>
              </w:rPr>
            </w:pPr>
          </w:p>
          <w:p w14:paraId="1E9D9ACF" w14:textId="77777777" w:rsidR="0062343C" w:rsidRDefault="0062343C">
            <w:pPr>
              <w:pStyle w:val="RedaliaContenudetableau"/>
              <w:rPr>
                <w:sz w:val="16"/>
              </w:rPr>
            </w:pPr>
          </w:p>
          <w:p w14:paraId="1F48AE0D" w14:textId="77777777" w:rsidR="0062343C" w:rsidRDefault="0062343C">
            <w:pPr>
              <w:pStyle w:val="RedaliaContenudetableau"/>
              <w:rPr>
                <w:sz w:val="16"/>
              </w:rPr>
            </w:pPr>
          </w:p>
          <w:p w14:paraId="4249DAB3" w14:textId="77777777" w:rsidR="0062343C" w:rsidRDefault="0062343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657E4CA" w14:textId="77777777" w:rsidR="0062343C" w:rsidRDefault="0062343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4F0D21B" w14:textId="77777777" w:rsidR="0062343C" w:rsidRDefault="0062343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B91C8A" w14:textId="77777777" w:rsidR="0062343C" w:rsidRDefault="0062343C">
            <w:pPr>
              <w:pStyle w:val="RedaliaContenudetableau"/>
              <w:rPr>
                <w:sz w:val="16"/>
              </w:rPr>
            </w:pPr>
          </w:p>
        </w:tc>
      </w:tr>
      <w:tr w:rsidR="0062343C" w14:paraId="0062AE3E"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6F1F0A2A" w14:textId="77777777" w:rsidR="0062343C" w:rsidRDefault="0062343C">
            <w:pPr>
              <w:pStyle w:val="RedaliaNormal"/>
            </w:pPr>
          </w:p>
          <w:p w14:paraId="14D5D603" w14:textId="77777777" w:rsidR="0062343C" w:rsidRDefault="0062343C">
            <w:pPr>
              <w:pStyle w:val="RedaliaNormal"/>
            </w:pPr>
          </w:p>
          <w:p w14:paraId="6A7FE22A" w14:textId="77777777" w:rsidR="0062343C" w:rsidRDefault="0062343C">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714647C" w14:textId="77777777" w:rsidR="0062343C" w:rsidRDefault="00D8568D">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5FD338" w14:textId="77777777" w:rsidR="0062343C" w:rsidRDefault="0062343C">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B36F3F2" w14:textId="77777777" w:rsidR="0062343C" w:rsidRDefault="0062343C">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6395445" w14:textId="77777777" w:rsidR="0062343C" w:rsidRDefault="0062343C">
            <w:pPr>
              <w:pStyle w:val="RedaliaNormal"/>
              <w:rPr>
                <w:sz w:val="16"/>
              </w:rPr>
            </w:pPr>
          </w:p>
        </w:tc>
      </w:tr>
    </w:tbl>
    <w:p w14:paraId="64C32576" w14:textId="77777777" w:rsidR="0062343C" w:rsidRDefault="0062343C">
      <w:pPr>
        <w:pStyle w:val="RedaliaNormal"/>
      </w:pPr>
      <w:bookmarkStart w:id="36" w:name="_GoBack"/>
      <w:bookmarkEnd w:id="36"/>
    </w:p>
    <w:sectPr w:rsidR="0062343C" w:rsidSect="00EA7759">
      <w:headerReference w:type="default" r:id="rId11"/>
      <w:footerReference w:type="default" r:id="rId12"/>
      <w:pgSz w:w="11906" w:h="16838"/>
      <w:pgMar w:top="1843" w:right="1134" w:bottom="1560"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6B124" w14:textId="77777777" w:rsidR="00C50150" w:rsidRDefault="00C50150">
      <w:r>
        <w:separator/>
      </w:r>
    </w:p>
  </w:endnote>
  <w:endnote w:type="continuationSeparator" w:id="0">
    <w:p w14:paraId="00525849" w14:textId="77777777" w:rsidR="00C50150" w:rsidRDefault="00C50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TC Avant Garde Std Bk">
    <w:altName w:val="Arial"/>
    <w:charset w:val="00"/>
    <w:family w:val="swiss"/>
    <w:pitch w:val="variable"/>
  </w:font>
  <w:font w:name="OpenSymbol">
    <w:charset w:val="02"/>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196D8" w14:textId="77777777" w:rsidR="00C50150" w:rsidRDefault="00C50150">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C50150" w14:paraId="1431A797" w14:textId="77777777">
      <w:tc>
        <w:tcPr>
          <w:tcW w:w="3070" w:type="dxa"/>
          <w:tcBorders>
            <w:top w:val="single" w:sz="4" w:space="0" w:color="000000"/>
          </w:tcBorders>
          <w:tcMar>
            <w:top w:w="0" w:type="dxa"/>
            <w:left w:w="70" w:type="dxa"/>
            <w:bottom w:w="0" w:type="dxa"/>
            <w:right w:w="70" w:type="dxa"/>
          </w:tcMar>
        </w:tcPr>
        <w:p w14:paraId="10E4B20A" w14:textId="77777777" w:rsidR="00C50150" w:rsidRDefault="00C50150">
          <w:pPr>
            <w:pStyle w:val="RdaliaLgende"/>
          </w:pPr>
          <w:r>
            <w:t>Acte d’engagement</w:t>
          </w:r>
        </w:p>
      </w:tc>
      <w:tc>
        <w:tcPr>
          <w:tcW w:w="3071" w:type="dxa"/>
          <w:tcBorders>
            <w:top w:val="single" w:sz="4" w:space="0" w:color="000000"/>
          </w:tcBorders>
          <w:tcMar>
            <w:top w:w="0" w:type="dxa"/>
            <w:left w:w="70" w:type="dxa"/>
            <w:bottom w:w="0" w:type="dxa"/>
            <w:right w:w="70" w:type="dxa"/>
          </w:tcMar>
        </w:tcPr>
        <w:p w14:paraId="308EEDBE" w14:textId="77777777" w:rsidR="00C50150" w:rsidRDefault="00C50150">
          <w:pPr>
            <w:pStyle w:val="RdaliaLgende"/>
          </w:pPr>
        </w:p>
      </w:tc>
      <w:tc>
        <w:tcPr>
          <w:tcW w:w="3071" w:type="dxa"/>
          <w:tcBorders>
            <w:top w:val="single" w:sz="4" w:space="0" w:color="000000"/>
          </w:tcBorders>
          <w:tcMar>
            <w:top w:w="0" w:type="dxa"/>
            <w:left w:w="70" w:type="dxa"/>
            <w:bottom w:w="0" w:type="dxa"/>
            <w:right w:w="70" w:type="dxa"/>
          </w:tcMar>
        </w:tcPr>
        <w:p w14:paraId="76437021" w14:textId="28DDB8F3" w:rsidR="00C50150" w:rsidRDefault="00C50150">
          <w:pPr>
            <w:pStyle w:val="RdaliaLgende"/>
            <w:jc w:val="right"/>
          </w:pPr>
          <w:r>
            <w:t xml:space="preserve">Page </w:t>
          </w:r>
          <w:r>
            <w:fldChar w:fldCharType="begin"/>
          </w:r>
          <w:r>
            <w:instrText xml:space="preserve"> PAGE </w:instrText>
          </w:r>
          <w:r>
            <w:fldChar w:fldCharType="separate"/>
          </w:r>
          <w:r w:rsidR="00147D3E">
            <w:rPr>
              <w:noProof/>
            </w:rPr>
            <w:t>15</w:t>
          </w:r>
          <w:r>
            <w:fldChar w:fldCharType="end"/>
          </w:r>
          <w:r>
            <w:t xml:space="preserve"> sur </w:t>
          </w:r>
          <w:r w:rsidR="00147D3E">
            <w:fldChar w:fldCharType="begin"/>
          </w:r>
          <w:r w:rsidR="00147D3E">
            <w:instrText xml:space="preserve"> NUMPAGES </w:instrText>
          </w:r>
          <w:r w:rsidR="00147D3E">
            <w:fldChar w:fldCharType="separate"/>
          </w:r>
          <w:r w:rsidR="00147D3E">
            <w:rPr>
              <w:noProof/>
            </w:rPr>
            <w:t>15</w:t>
          </w:r>
          <w:r w:rsidR="00147D3E">
            <w:rPr>
              <w:noProof/>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E60D1" w14:textId="77777777" w:rsidR="00C50150" w:rsidRDefault="00C50150">
      <w:r>
        <w:rPr>
          <w:color w:val="000000"/>
        </w:rPr>
        <w:separator/>
      </w:r>
    </w:p>
  </w:footnote>
  <w:footnote w:type="continuationSeparator" w:id="0">
    <w:p w14:paraId="25D35D75" w14:textId="77777777" w:rsidR="00C50150" w:rsidRDefault="00C50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C50150" w14:paraId="21267D7C" w14:textId="77777777">
      <w:tc>
        <w:tcPr>
          <w:tcW w:w="3070" w:type="dxa"/>
          <w:tcBorders>
            <w:bottom w:val="single" w:sz="4" w:space="0" w:color="000000"/>
          </w:tcBorders>
          <w:tcMar>
            <w:top w:w="0" w:type="dxa"/>
            <w:left w:w="70" w:type="dxa"/>
            <w:bottom w:w="0" w:type="dxa"/>
            <w:right w:w="70" w:type="dxa"/>
          </w:tcMar>
        </w:tcPr>
        <w:p w14:paraId="28EDB390" w14:textId="77777777" w:rsidR="00C50150" w:rsidRDefault="00C50150">
          <w:pPr>
            <w:pStyle w:val="RdaliaLgende"/>
          </w:pPr>
        </w:p>
      </w:tc>
      <w:tc>
        <w:tcPr>
          <w:tcW w:w="3071" w:type="dxa"/>
          <w:tcBorders>
            <w:bottom w:val="single" w:sz="4" w:space="0" w:color="000000"/>
          </w:tcBorders>
          <w:tcMar>
            <w:top w:w="0" w:type="dxa"/>
            <w:left w:w="70" w:type="dxa"/>
            <w:bottom w:w="0" w:type="dxa"/>
            <w:right w:w="70" w:type="dxa"/>
          </w:tcMar>
        </w:tcPr>
        <w:p w14:paraId="420E5861" w14:textId="77777777" w:rsidR="00C50150" w:rsidRDefault="00C50150">
          <w:pPr>
            <w:pStyle w:val="RdaliaLgende"/>
          </w:pPr>
        </w:p>
      </w:tc>
      <w:tc>
        <w:tcPr>
          <w:tcW w:w="3071" w:type="dxa"/>
          <w:tcBorders>
            <w:bottom w:val="single" w:sz="4" w:space="0" w:color="000000"/>
          </w:tcBorders>
          <w:tcMar>
            <w:top w:w="0" w:type="dxa"/>
            <w:left w:w="70" w:type="dxa"/>
            <w:bottom w:w="0" w:type="dxa"/>
            <w:right w:w="70" w:type="dxa"/>
          </w:tcMar>
        </w:tcPr>
        <w:p w14:paraId="3B615C80" w14:textId="77777777" w:rsidR="00C50150" w:rsidRDefault="00C50150">
          <w:pPr>
            <w:pStyle w:val="RdaliaLgende"/>
            <w:jc w:val="right"/>
          </w:pPr>
          <w:r>
            <w:t>Procédure : SGN-2024-0004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4CF5"/>
    <w:multiLevelType w:val="multilevel"/>
    <w:tmpl w:val="4552ACFE"/>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E377F02"/>
    <w:multiLevelType w:val="multilevel"/>
    <w:tmpl w:val="8752CCB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330FF7"/>
    <w:multiLevelType w:val="multilevel"/>
    <w:tmpl w:val="61E0549A"/>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25FE4B30"/>
    <w:multiLevelType w:val="hybridMultilevel"/>
    <w:tmpl w:val="39C0039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BD76F0"/>
    <w:multiLevelType w:val="hybridMultilevel"/>
    <w:tmpl w:val="AB267322"/>
    <w:lvl w:ilvl="0" w:tplc="25767180">
      <w:numFmt w:val="bullet"/>
      <w:lvlText w:val=""/>
      <w:lvlJc w:val="left"/>
      <w:pPr>
        <w:ind w:left="720" w:hanging="360"/>
      </w:pPr>
      <w:rPr>
        <w:rFonts w:ascii="Wingdings" w:eastAsia="ITC Avant Garde Std Bk" w:hAnsi="Wingdings"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EC4D7C"/>
    <w:multiLevelType w:val="multilevel"/>
    <w:tmpl w:val="C8085CF2"/>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33A636C8"/>
    <w:multiLevelType w:val="multilevel"/>
    <w:tmpl w:val="891A0B44"/>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7" w15:restartNumberingAfterBreak="0">
    <w:nsid w:val="3BDF2357"/>
    <w:multiLevelType w:val="multilevel"/>
    <w:tmpl w:val="E8D4A394"/>
    <w:styleLink w:val="LFO6"/>
    <w:lvl w:ilvl="0">
      <w:numFmt w:val="bullet"/>
      <w:lvlText w:val=""/>
      <w:lvlJc w:val="left"/>
      <w:pPr>
        <w:ind w:left="106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8" w15:restartNumberingAfterBreak="0">
    <w:nsid w:val="42643C98"/>
    <w:multiLevelType w:val="multilevel"/>
    <w:tmpl w:val="82EE88E0"/>
    <w:lvl w:ilvl="0">
      <w:start w:val="1"/>
      <w:numFmt w:val="decimal"/>
      <w:lvlText w:val="%1."/>
      <w:lvlJc w:val="left"/>
      <w:pPr>
        <w:ind w:left="1080" w:hanging="360"/>
      </w:pPr>
      <w:rPr>
        <w:rFonts w:cs="Times New Roman"/>
      </w:rPr>
    </w:lvl>
    <w:lvl w:ilvl="1">
      <w:start w:val="1"/>
      <w:numFmt w:val="decimal"/>
      <w:lvlText w:val="%1.%2."/>
      <w:lvlJc w:val="left"/>
      <w:pPr>
        <w:ind w:left="1512" w:hanging="432"/>
      </w:pPr>
      <w:rPr>
        <w:rFonts w:cs="Times New Roman"/>
      </w:rPr>
    </w:lvl>
    <w:lvl w:ilvl="2">
      <w:start w:val="1"/>
      <w:numFmt w:val="decimal"/>
      <w:lvlText w:val="%1.%2.%3."/>
      <w:lvlJc w:val="left"/>
      <w:pPr>
        <w:ind w:left="1944" w:hanging="504"/>
      </w:pPr>
      <w:rPr>
        <w:rFonts w:cs="Times New Roman"/>
      </w:rPr>
    </w:lvl>
    <w:lvl w:ilvl="3">
      <w:start w:val="1"/>
      <w:numFmt w:val="decimal"/>
      <w:lvlText w:val="%1.%2.%3.%4."/>
      <w:lvlJc w:val="left"/>
      <w:pPr>
        <w:ind w:left="2448" w:hanging="648"/>
      </w:pPr>
      <w:rPr>
        <w:rFonts w:cs="Times New Roman"/>
      </w:rPr>
    </w:lvl>
    <w:lvl w:ilvl="4">
      <w:start w:val="1"/>
      <w:numFmt w:val="decimal"/>
      <w:lvlText w:val="%1.%2.%3.%4.%5."/>
      <w:lvlJc w:val="left"/>
      <w:pPr>
        <w:ind w:left="2952" w:hanging="792"/>
      </w:pPr>
      <w:rPr>
        <w:rFonts w:cs="Times New Roman"/>
      </w:rPr>
    </w:lvl>
    <w:lvl w:ilvl="5">
      <w:start w:val="1"/>
      <w:numFmt w:val="decimal"/>
      <w:lvlText w:val="%1.%2.%3.%4.%5.%6."/>
      <w:lvlJc w:val="left"/>
      <w:pPr>
        <w:ind w:left="3456" w:hanging="936"/>
      </w:pPr>
      <w:rPr>
        <w:rFonts w:cs="Times New Roman"/>
      </w:rPr>
    </w:lvl>
    <w:lvl w:ilvl="6">
      <w:start w:val="1"/>
      <w:numFmt w:val="decimal"/>
      <w:lvlText w:val="%1.%2.%3.%4.%5.%6.%7."/>
      <w:lvlJc w:val="left"/>
      <w:pPr>
        <w:ind w:left="3960" w:hanging="1080"/>
      </w:pPr>
      <w:rPr>
        <w:rFonts w:cs="Times New Roman"/>
      </w:rPr>
    </w:lvl>
    <w:lvl w:ilvl="7">
      <w:start w:val="1"/>
      <w:numFmt w:val="decimal"/>
      <w:lvlText w:val="%1.%2.%3.%4.%5.%6.%7.%8."/>
      <w:lvlJc w:val="left"/>
      <w:pPr>
        <w:ind w:left="4464" w:hanging="1224"/>
      </w:pPr>
      <w:rPr>
        <w:rFonts w:cs="Times New Roman"/>
      </w:rPr>
    </w:lvl>
    <w:lvl w:ilvl="8">
      <w:start w:val="1"/>
      <w:numFmt w:val="decimal"/>
      <w:lvlText w:val="%1.%2.%3.%4.%5.%6.%7.%8.%9."/>
      <w:lvlJc w:val="left"/>
      <w:pPr>
        <w:ind w:left="5040" w:hanging="1440"/>
      </w:pPr>
      <w:rPr>
        <w:rFonts w:cs="Times New Roman"/>
      </w:rPr>
    </w:lvl>
  </w:abstractNum>
  <w:abstractNum w:abstractNumId="9" w15:restartNumberingAfterBreak="0">
    <w:nsid w:val="4D061276"/>
    <w:multiLevelType w:val="multilevel"/>
    <w:tmpl w:val="F58A6CB4"/>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0405BB0"/>
    <w:multiLevelType w:val="multilevel"/>
    <w:tmpl w:val="67C8C87A"/>
    <w:styleLink w:val="LFO5"/>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51EF08BC"/>
    <w:multiLevelType w:val="multilevel"/>
    <w:tmpl w:val="A64E9C90"/>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54FF0AE3"/>
    <w:multiLevelType w:val="multilevel"/>
    <w:tmpl w:val="C22E107A"/>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3" w15:restartNumberingAfterBreak="0">
    <w:nsid w:val="575B0D19"/>
    <w:multiLevelType w:val="multilevel"/>
    <w:tmpl w:val="4F587C30"/>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596A110B"/>
    <w:multiLevelType w:val="multilevel"/>
    <w:tmpl w:val="F6FA69D0"/>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B6158DD"/>
    <w:multiLevelType w:val="hybridMultilevel"/>
    <w:tmpl w:val="E550D550"/>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6" w15:restartNumberingAfterBreak="0">
    <w:nsid w:val="63F33B23"/>
    <w:multiLevelType w:val="multilevel"/>
    <w:tmpl w:val="F09E8BF2"/>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6D7163AD"/>
    <w:multiLevelType w:val="multilevel"/>
    <w:tmpl w:val="6958CF62"/>
    <w:styleLink w:val="LFO21"/>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8" w15:restartNumberingAfterBreak="0">
    <w:nsid w:val="75E51F49"/>
    <w:multiLevelType w:val="multilevel"/>
    <w:tmpl w:val="B78E5242"/>
    <w:lvl w:ilvl="0">
      <w:start w:val="1"/>
      <w:numFmt w:val="decimal"/>
      <w:lvlText w:val="%1."/>
      <w:lvlJc w:val="left"/>
      <w:pPr>
        <w:ind w:left="1080" w:hanging="360"/>
      </w:pPr>
      <w:rPr>
        <w:rFonts w:cs="Times New Roman"/>
      </w:rPr>
    </w:lvl>
    <w:lvl w:ilvl="1">
      <w:start w:val="1"/>
      <w:numFmt w:val="decimal"/>
      <w:lvlText w:val="%1.%2."/>
      <w:lvlJc w:val="left"/>
      <w:pPr>
        <w:ind w:left="1512" w:hanging="432"/>
      </w:pPr>
      <w:rPr>
        <w:rFonts w:cs="Times New Roman"/>
      </w:rPr>
    </w:lvl>
    <w:lvl w:ilvl="2">
      <w:start w:val="1"/>
      <w:numFmt w:val="decimal"/>
      <w:lvlText w:val="%1.%2.%3."/>
      <w:lvlJc w:val="left"/>
      <w:pPr>
        <w:ind w:left="1944" w:hanging="504"/>
      </w:pPr>
      <w:rPr>
        <w:rFonts w:cs="Times New Roman"/>
      </w:rPr>
    </w:lvl>
    <w:lvl w:ilvl="3">
      <w:start w:val="1"/>
      <w:numFmt w:val="decimal"/>
      <w:lvlText w:val="%1.%2.%3.%4."/>
      <w:lvlJc w:val="left"/>
      <w:pPr>
        <w:ind w:left="2448" w:hanging="648"/>
      </w:pPr>
      <w:rPr>
        <w:rFonts w:cs="Times New Roman"/>
      </w:rPr>
    </w:lvl>
    <w:lvl w:ilvl="4">
      <w:start w:val="1"/>
      <w:numFmt w:val="decimal"/>
      <w:lvlText w:val="%1.%2.%3.%4.%5."/>
      <w:lvlJc w:val="left"/>
      <w:pPr>
        <w:ind w:left="2952" w:hanging="792"/>
      </w:pPr>
      <w:rPr>
        <w:rFonts w:cs="Times New Roman"/>
      </w:rPr>
    </w:lvl>
    <w:lvl w:ilvl="5">
      <w:start w:val="1"/>
      <w:numFmt w:val="decimal"/>
      <w:lvlText w:val="%1.%2.%3.%4.%5.%6."/>
      <w:lvlJc w:val="left"/>
      <w:pPr>
        <w:ind w:left="3456" w:hanging="936"/>
      </w:pPr>
      <w:rPr>
        <w:rFonts w:cs="Times New Roman"/>
      </w:rPr>
    </w:lvl>
    <w:lvl w:ilvl="6">
      <w:start w:val="1"/>
      <w:numFmt w:val="decimal"/>
      <w:lvlText w:val="%1.%2.%3.%4.%5.%6.%7."/>
      <w:lvlJc w:val="left"/>
      <w:pPr>
        <w:ind w:left="3960" w:hanging="1080"/>
      </w:pPr>
      <w:rPr>
        <w:rFonts w:cs="Times New Roman"/>
      </w:rPr>
    </w:lvl>
    <w:lvl w:ilvl="7">
      <w:start w:val="1"/>
      <w:numFmt w:val="decimal"/>
      <w:lvlText w:val="%1.%2.%3.%4.%5.%6.%7.%8."/>
      <w:lvlJc w:val="left"/>
      <w:pPr>
        <w:ind w:left="4464" w:hanging="1224"/>
      </w:pPr>
      <w:rPr>
        <w:rFonts w:cs="Times New Roman"/>
      </w:rPr>
    </w:lvl>
    <w:lvl w:ilvl="8">
      <w:start w:val="1"/>
      <w:numFmt w:val="decimal"/>
      <w:lvlText w:val="%1.%2.%3.%4.%5.%6.%7.%8.%9."/>
      <w:lvlJc w:val="left"/>
      <w:pPr>
        <w:ind w:left="5040" w:hanging="1440"/>
      </w:pPr>
      <w:rPr>
        <w:rFonts w:cs="Times New Roman"/>
      </w:rPr>
    </w:lvl>
  </w:abstractNum>
  <w:abstractNum w:abstractNumId="19" w15:restartNumberingAfterBreak="0">
    <w:nsid w:val="7F48377E"/>
    <w:multiLevelType w:val="hybridMultilevel"/>
    <w:tmpl w:val="575019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9"/>
  </w:num>
  <w:num w:numId="4">
    <w:abstractNumId w:val="10"/>
  </w:num>
  <w:num w:numId="5">
    <w:abstractNumId w:val="7"/>
  </w:num>
  <w:num w:numId="6">
    <w:abstractNumId w:val="17"/>
  </w:num>
  <w:num w:numId="7">
    <w:abstractNumId w:val="6"/>
  </w:num>
  <w:num w:numId="8">
    <w:abstractNumId w:val="13"/>
  </w:num>
  <w:num w:numId="9">
    <w:abstractNumId w:val="16"/>
  </w:num>
  <w:num w:numId="10">
    <w:abstractNumId w:val="5"/>
  </w:num>
  <w:num w:numId="11">
    <w:abstractNumId w:val="0"/>
  </w:num>
  <w:num w:numId="12">
    <w:abstractNumId w:val="2"/>
  </w:num>
  <w:num w:numId="13">
    <w:abstractNumId w:val="1"/>
  </w:num>
  <w:num w:numId="14">
    <w:abstractNumId w:val="17"/>
  </w:num>
  <w:num w:numId="15">
    <w:abstractNumId w:val="7"/>
  </w:num>
  <w:num w:numId="16">
    <w:abstractNumId w:val="17"/>
  </w:num>
  <w:num w:numId="17">
    <w:abstractNumId w:val="18"/>
  </w:num>
  <w:num w:numId="18">
    <w:abstractNumId w:val="8"/>
  </w:num>
  <w:num w:numId="19">
    <w:abstractNumId w:val="19"/>
  </w:num>
  <w:num w:numId="20">
    <w:abstractNumId w:val="14"/>
  </w:num>
  <w:num w:numId="21">
    <w:abstractNumId w:val="15"/>
  </w:num>
  <w:num w:numId="22">
    <w:abstractNumId w:val="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43C"/>
    <w:rsid w:val="00013796"/>
    <w:rsid w:val="000F6838"/>
    <w:rsid w:val="00133F02"/>
    <w:rsid w:val="00147D3E"/>
    <w:rsid w:val="001E0D0F"/>
    <w:rsid w:val="001F160E"/>
    <w:rsid w:val="00242476"/>
    <w:rsid w:val="00255C76"/>
    <w:rsid w:val="00287798"/>
    <w:rsid w:val="00290053"/>
    <w:rsid w:val="002A1306"/>
    <w:rsid w:val="00305603"/>
    <w:rsid w:val="00344B5B"/>
    <w:rsid w:val="003C2E10"/>
    <w:rsid w:val="003C4010"/>
    <w:rsid w:val="003E34CC"/>
    <w:rsid w:val="003F72F4"/>
    <w:rsid w:val="00442CEC"/>
    <w:rsid w:val="00455A7E"/>
    <w:rsid w:val="0049245D"/>
    <w:rsid w:val="00494554"/>
    <w:rsid w:val="004D7215"/>
    <w:rsid w:val="004D7FD0"/>
    <w:rsid w:val="0062343C"/>
    <w:rsid w:val="006910C5"/>
    <w:rsid w:val="006C36D8"/>
    <w:rsid w:val="00741543"/>
    <w:rsid w:val="007D016F"/>
    <w:rsid w:val="0081380F"/>
    <w:rsid w:val="00904D67"/>
    <w:rsid w:val="009567E3"/>
    <w:rsid w:val="00997169"/>
    <w:rsid w:val="00AB1870"/>
    <w:rsid w:val="00B82633"/>
    <w:rsid w:val="00BB07EF"/>
    <w:rsid w:val="00C148C4"/>
    <w:rsid w:val="00C50150"/>
    <w:rsid w:val="00C61D07"/>
    <w:rsid w:val="00D759B4"/>
    <w:rsid w:val="00D8568D"/>
    <w:rsid w:val="00DB643B"/>
    <w:rsid w:val="00E65303"/>
    <w:rsid w:val="00E75360"/>
    <w:rsid w:val="00EA7759"/>
    <w:rsid w:val="00F408BE"/>
    <w:rsid w:val="00FC4B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45278"/>
  <w15:docId w15:val="{CEFFD33E-7366-4E39-B5D5-65F8341FB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pPr>
      <w:keepNext/>
      <w:spacing w:before="240" w:after="160"/>
      <w:outlineLvl w:val="0"/>
    </w:pPr>
    <w:rPr>
      <w:b/>
      <w:kern w:val="3"/>
      <w:sz w:val="32"/>
    </w:rPr>
  </w:style>
  <w:style w:type="paragraph" w:styleId="Titre2">
    <w:name w:val="heading 2"/>
    <w:basedOn w:val="Normal"/>
    <w:next w:val="Normal"/>
    <w:pPr>
      <w:keepNext/>
      <w:spacing w:before="240" w:after="160"/>
      <w:outlineLvl w:val="1"/>
    </w:pPr>
    <w:rPr>
      <w:sz w:val="28"/>
      <w:u w:val="single"/>
    </w:rPr>
  </w:style>
  <w:style w:type="paragraph" w:styleId="Titre3">
    <w:name w:val="heading 3"/>
    <w:basedOn w:val="Normal"/>
    <w:next w:val="Normal"/>
    <w:pPr>
      <w:keepNext/>
      <w:spacing w:before="240" w:after="160"/>
      <w:outlineLvl w:val="2"/>
    </w:pPr>
    <w:rPr>
      <w:sz w:val="24"/>
      <w:u w:val="single"/>
    </w:rPr>
  </w:style>
  <w:style w:type="paragraph" w:styleId="Titre4">
    <w:name w:val="heading 4"/>
    <w:basedOn w:val="Normal"/>
    <w:next w:val="Normal"/>
    <w:pPr>
      <w:keepNext/>
      <w:spacing w:before="240" w:after="60"/>
      <w:ind w:left="567"/>
      <w:outlineLvl w:val="3"/>
    </w:pPr>
    <w:rPr>
      <w:i/>
      <w:sz w:val="24"/>
    </w:rPr>
  </w:style>
  <w:style w:type="paragraph" w:styleId="Titre5">
    <w:name w:val="heading 5"/>
    <w:basedOn w:val="Normal"/>
    <w:next w:val="Normal"/>
    <w:pPr>
      <w:spacing w:before="240" w:after="60"/>
      <w:ind w:left="1134"/>
      <w:outlineLvl w:val="4"/>
    </w:pPr>
    <w:rPr>
      <w:i/>
    </w:rPr>
  </w:style>
  <w:style w:type="paragraph" w:styleId="Titre6">
    <w:name w:val="heading 6"/>
    <w:basedOn w:val="Normal"/>
    <w:next w:val="Normal"/>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9"/>
      </w:numPr>
    </w:pPr>
  </w:style>
  <w:style w:type="paragraph" w:customStyle="1" w:styleId="RdaliaRetraitniveau2">
    <w:name w:val="Rédalia : Retrait niveau 2"/>
    <w:basedOn w:val="RedaliaNormal"/>
    <w:pPr>
      <w:numPr>
        <w:numId w:val="10"/>
      </w:numPr>
    </w:pPr>
  </w:style>
  <w:style w:type="paragraph" w:customStyle="1" w:styleId="RdaliaTableau">
    <w:name w:val="Rédalia : Tableau"/>
    <w:basedOn w:val="RedaliaNormal"/>
    <w:pPr>
      <w:numPr>
        <w:numId w:val="11"/>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3"/>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2"/>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spacing w:before="0" w:after="0"/>
    </w:pPr>
    <w:rPr>
      <w:rFonts w:ascii="Calibri Light" w:eastAsia="Calibri Light" w:hAnsi="Calibri Light" w:cs="Calibri Light"/>
      <w:b w:val="0"/>
      <w:color w:val="2E74B5"/>
      <w:kern w:val="0"/>
      <w:szCs w:val="32"/>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styleId="Lienhypertextesuivivisit">
    <w:name w:val="FollowedHyperlink"/>
    <w:rPr>
      <w:color w:val="954F72"/>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5">
    <w:name w:val="LFO5"/>
    <w:basedOn w:val="Aucuneliste"/>
    <w:pPr>
      <w:numPr>
        <w:numId w:val="4"/>
      </w:numPr>
    </w:pPr>
  </w:style>
  <w:style w:type="numbering" w:customStyle="1" w:styleId="LFO6">
    <w:name w:val="LFO6"/>
    <w:basedOn w:val="Aucuneliste"/>
    <w:pPr>
      <w:numPr>
        <w:numId w:val="5"/>
      </w:numPr>
    </w:pPr>
  </w:style>
  <w:style w:type="numbering" w:customStyle="1" w:styleId="LFO21">
    <w:name w:val="LFO21"/>
    <w:basedOn w:val="Aucuneliste"/>
    <w:pPr>
      <w:numPr>
        <w:numId w:val="6"/>
      </w:numPr>
    </w:pPr>
  </w:style>
  <w:style w:type="numbering" w:customStyle="1" w:styleId="LFO22">
    <w:name w:val="LFO22"/>
    <w:basedOn w:val="Aucuneliste"/>
    <w:pPr>
      <w:numPr>
        <w:numId w:val="7"/>
      </w:numPr>
    </w:pPr>
  </w:style>
  <w:style w:type="numbering" w:customStyle="1" w:styleId="LFO23">
    <w:name w:val="LFO23"/>
    <w:basedOn w:val="Aucuneliste"/>
    <w:pPr>
      <w:numPr>
        <w:numId w:val="8"/>
      </w:numPr>
    </w:pPr>
  </w:style>
  <w:style w:type="numbering" w:customStyle="1" w:styleId="LFO24">
    <w:name w:val="LFO24"/>
    <w:basedOn w:val="Aucuneliste"/>
    <w:pPr>
      <w:numPr>
        <w:numId w:val="9"/>
      </w:numPr>
    </w:pPr>
  </w:style>
  <w:style w:type="numbering" w:customStyle="1" w:styleId="LFO25">
    <w:name w:val="LFO25"/>
    <w:basedOn w:val="Aucuneliste"/>
    <w:pPr>
      <w:numPr>
        <w:numId w:val="10"/>
      </w:numPr>
    </w:pPr>
  </w:style>
  <w:style w:type="numbering" w:customStyle="1" w:styleId="LFO26">
    <w:name w:val="LFO26"/>
    <w:basedOn w:val="Aucuneliste"/>
    <w:pPr>
      <w:numPr>
        <w:numId w:val="11"/>
      </w:numPr>
    </w:pPr>
  </w:style>
  <w:style w:type="numbering" w:customStyle="1" w:styleId="LFO33">
    <w:name w:val="LFO33"/>
    <w:basedOn w:val="Aucuneliste"/>
    <w:pPr>
      <w:numPr>
        <w:numId w:val="12"/>
      </w:numPr>
    </w:pPr>
  </w:style>
  <w:style w:type="numbering" w:customStyle="1" w:styleId="LFO35">
    <w:name w:val="LFO35"/>
    <w:basedOn w:val="Aucuneliste"/>
    <w:pPr>
      <w:numPr>
        <w:numId w:val="13"/>
      </w:numPr>
    </w:pPr>
  </w:style>
  <w:style w:type="paragraph" w:styleId="Sansinterligne">
    <w:name w:val="No Spacing"/>
    <w:qFormat/>
    <w:rsid w:val="00C61D07"/>
    <w:pPr>
      <w:widowControl w:val="0"/>
      <w:suppressAutoHyphens/>
    </w:pPr>
    <w:rPr>
      <w:rFonts w:ascii="ITC Avant Garde Std Bk" w:eastAsia="ITC Avant Garde Std Bk" w:hAnsi="ITC Avant Garde Std Bk" w:cs="ITC Avant Garde Std Bk"/>
      <w:sz w:val="22"/>
    </w:rPr>
  </w:style>
  <w:style w:type="paragraph" w:styleId="Corpsdetexte">
    <w:name w:val="Body Text"/>
    <w:basedOn w:val="Normal"/>
    <w:link w:val="CorpsdetexteCar"/>
    <w:rsid w:val="00C61D07"/>
    <w:pPr>
      <w:widowControl/>
      <w:suppressAutoHyphens w:val="0"/>
      <w:autoSpaceDN/>
      <w:textAlignment w:val="auto"/>
    </w:pPr>
    <w:rPr>
      <w:rFonts w:ascii="Times New Roman" w:eastAsia="Times New Roman" w:hAnsi="Times New Roman" w:cs="Times New Roman"/>
      <w:sz w:val="24"/>
    </w:rPr>
  </w:style>
  <w:style w:type="character" w:customStyle="1" w:styleId="CorpsdetexteCar">
    <w:name w:val="Corps de texte Car"/>
    <w:basedOn w:val="Policepardfaut"/>
    <w:link w:val="Corpsdetexte"/>
    <w:rsid w:val="00C61D07"/>
    <w:rPr>
      <w:sz w:val="24"/>
    </w:rPr>
  </w:style>
  <w:style w:type="paragraph" w:styleId="Paragraphedeliste">
    <w:name w:val="List Paragraph"/>
    <w:basedOn w:val="Normal"/>
    <w:uiPriority w:val="34"/>
    <w:qFormat/>
    <w:rsid w:val="00C61D07"/>
    <w:pPr>
      <w:ind w:left="720"/>
      <w:contextualSpacing/>
    </w:pPr>
  </w:style>
  <w:style w:type="character" w:styleId="Marquedecommentaire">
    <w:name w:val="annotation reference"/>
    <w:basedOn w:val="Policepardfaut"/>
    <w:uiPriority w:val="99"/>
    <w:semiHidden/>
    <w:unhideWhenUsed/>
    <w:rsid w:val="003C2E10"/>
    <w:rPr>
      <w:sz w:val="16"/>
      <w:szCs w:val="16"/>
    </w:rPr>
  </w:style>
  <w:style w:type="paragraph" w:styleId="Commentaire">
    <w:name w:val="annotation text"/>
    <w:basedOn w:val="Normal"/>
    <w:link w:val="CommentaireCar"/>
    <w:uiPriority w:val="99"/>
    <w:unhideWhenUsed/>
    <w:rsid w:val="003C2E10"/>
    <w:rPr>
      <w:sz w:val="20"/>
    </w:rPr>
  </w:style>
  <w:style w:type="character" w:customStyle="1" w:styleId="CommentaireCar">
    <w:name w:val="Commentaire Car"/>
    <w:basedOn w:val="Policepardfaut"/>
    <w:link w:val="Commentaire"/>
    <w:uiPriority w:val="99"/>
    <w:rsid w:val="003C2E10"/>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3C2E10"/>
    <w:rPr>
      <w:b/>
      <w:bCs/>
    </w:rPr>
  </w:style>
  <w:style w:type="character" w:customStyle="1" w:styleId="ObjetducommentaireCar">
    <w:name w:val="Objet du commentaire Car"/>
    <w:basedOn w:val="CommentaireCar"/>
    <w:link w:val="Objetducommentaire"/>
    <w:uiPriority w:val="99"/>
    <w:semiHidden/>
    <w:rsid w:val="003C2E10"/>
    <w:rPr>
      <w:rFonts w:ascii="ITC Avant Garde Std Bk" w:eastAsia="ITC Avant Garde Std Bk" w:hAnsi="ITC Avant Garde Std Bk" w:cs="ITC Avant Garde Std Bk"/>
      <w:b/>
      <w:bCs/>
    </w:rPr>
  </w:style>
  <w:style w:type="paragraph" w:styleId="Textedebulles">
    <w:name w:val="Balloon Text"/>
    <w:basedOn w:val="Normal"/>
    <w:link w:val="TextedebullesCar"/>
    <w:uiPriority w:val="99"/>
    <w:semiHidden/>
    <w:unhideWhenUsed/>
    <w:rsid w:val="003C2E10"/>
    <w:rPr>
      <w:rFonts w:ascii="Segoe UI" w:hAnsi="Segoe UI" w:cs="Segoe UI"/>
      <w:sz w:val="18"/>
      <w:szCs w:val="18"/>
    </w:rPr>
  </w:style>
  <w:style w:type="character" w:customStyle="1" w:styleId="TextedebullesCar">
    <w:name w:val="Texte de bulles Car"/>
    <w:basedOn w:val="Policepardfaut"/>
    <w:link w:val="Textedebulles"/>
    <w:uiPriority w:val="99"/>
    <w:semiHidden/>
    <w:rsid w:val="003C2E10"/>
    <w:rPr>
      <w:rFonts w:ascii="Segoe UI" w:eastAsia="ITC Avant Garde Std Bk"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ttaP\prev4680451586503386822.odt\li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lia</Template>
  <TotalTime>5</TotalTime>
  <Pages>15</Pages>
  <Words>3531</Words>
  <Characters>19424</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AFD</Company>
  <LinksUpToDate>false</LinksUpToDate>
  <CharactersWithSpaces>22910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MOTTA Patricia</cp:lastModifiedBy>
  <cp:revision>8</cp:revision>
  <dcterms:created xsi:type="dcterms:W3CDTF">2024-02-27T16:29:00Z</dcterms:created>
  <dcterms:modified xsi:type="dcterms:W3CDTF">2024-02-29T08:29:00Z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DomainePI01</vt:lpwstr>
  </property>
  <property fmtid="{D5CDD505-2E9C-101B-9397-08002B2CF9AE}" pid="5" name="ElementContenant">
    <vt:lpwstr>AE_COM</vt:lpwstr>
  </property>
  <property fmtid="{D5CDD505-2E9C-101B-9397-08002B2CF9AE}" pid="6" name="ElementPrecedent">
    <vt:lpwstr>MBC01</vt:lpwstr>
  </property>
  <property fmtid="{D5CDD505-2E9C-101B-9397-08002B2CF9AE}" pid="7" name="IdentifiantEdition">
    <vt:lpwstr>AE_COM</vt:lpwstr>
  </property>
  <property fmtid="{D5CDD505-2E9C-101B-9397-08002B2CF9AE}" pid="8" name="NomSegment">
    <vt:lpwstr>ggg</vt:lpwstr>
  </property>
  <property fmtid="{D5CDD505-2E9C-101B-9397-08002B2CF9AE}" pid="9" name="NouveauElement">
    <vt:lpwstr>ggg</vt:lpwstr>
  </property>
  <property fmtid="{D5CDD505-2E9C-101B-9397-08002B2CF9AE}" pid="10" name="ResultatCommande">
    <vt:lpwstr>Ok</vt:lpwstr>
  </property>
</Properties>
</file>